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7C4" w:rsidRPr="00B017DA" w:rsidRDefault="007017C4" w:rsidP="00B017D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17DA">
        <w:rPr>
          <w:rFonts w:ascii="Times New Roman" w:hAnsi="Times New Roman"/>
          <w:b/>
          <w:sz w:val="28"/>
          <w:szCs w:val="28"/>
        </w:rPr>
        <w:t>Доклад.</w:t>
      </w:r>
    </w:p>
    <w:p w:rsidR="007017C4" w:rsidRPr="0088360C" w:rsidRDefault="007017C4" w:rsidP="00C637ED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88360C">
        <w:rPr>
          <w:rFonts w:ascii="Times New Roman" w:hAnsi="Times New Roman"/>
          <w:sz w:val="28"/>
          <w:szCs w:val="28"/>
        </w:rPr>
        <w:t xml:space="preserve">Информация о подготовке к отопительному периоду 2019-2020 гг. </w:t>
      </w:r>
    </w:p>
    <w:p w:rsidR="007017C4" w:rsidRPr="0088360C" w:rsidRDefault="007017C4" w:rsidP="006904B1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88360C">
        <w:rPr>
          <w:rFonts w:ascii="Times New Roman" w:hAnsi="Times New Roman"/>
          <w:sz w:val="28"/>
          <w:szCs w:val="28"/>
        </w:rPr>
        <w:t xml:space="preserve">в муниципальном образовании «Балезинский район» </w:t>
      </w:r>
    </w:p>
    <w:p w:rsidR="007017C4" w:rsidRDefault="007017C4" w:rsidP="006904B1">
      <w:pPr>
        <w:spacing w:after="0"/>
        <w:jc w:val="center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8"/>
          <w:szCs w:val="28"/>
        </w:rPr>
        <w:t>на 18.09</w:t>
      </w:r>
      <w:r w:rsidRPr="0088360C">
        <w:rPr>
          <w:rFonts w:ascii="Times New Roman" w:hAnsi="Times New Roman"/>
          <w:sz w:val="28"/>
          <w:szCs w:val="28"/>
        </w:rPr>
        <w:t>.2019</w:t>
      </w:r>
      <w:r>
        <w:rPr>
          <w:rFonts w:ascii="Times New Roman" w:hAnsi="Times New Roman"/>
          <w:sz w:val="24"/>
          <w:szCs w:val="28"/>
        </w:rPr>
        <w:t xml:space="preserve"> </w:t>
      </w:r>
      <w:r w:rsidRPr="00B3425F">
        <w:rPr>
          <w:rFonts w:ascii="Times New Roman" w:hAnsi="Times New Roman"/>
          <w:sz w:val="24"/>
          <w:szCs w:val="28"/>
        </w:rPr>
        <w:t>г.</w:t>
      </w:r>
    </w:p>
    <w:p w:rsidR="007017C4" w:rsidRPr="006B7A9C" w:rsidRDefault="007017C4" w:rsidP="009B6DE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B7A9C">
        <w:rPr>
          <w:rFonts w:ascii="Times New Roman" w:hAnsi="Times New Roman"/>
          <w:sz w:val="28"/>
          <w:szCs w:val="28"/>
        </w:rPr>
        <w:t xml:space="preserve">согласно постановлению от 05.07.2019 года № 771 «О внесении изменений в постановление Администрации муниципального образования «Балезинский район» от 31.05.2019 г. № 589 «Об утверждении плана основных мероприятий по подготовке объектов  муниципального образования «Балезинский район» к отопительному периоду 2019-2020гг.» </w:t>
      </w:r>
    </w:p>
    <w:p w:rsidR="007017C4" w:rsidRDefault="007017C4" w:rsidP="00E516AF">
      <w:pPr>
        <w:jc w:val="center"/>
        <w:rPr>
          <w:color w:val="000000"/>
          <w:sz w:val="24"/>
          <w:szCs w:val="24"/>
        </w:rPr>
      </w:pPr>
    </w:p>
    <w:p w:rsidR="007017C4" w:rsidRPr="00E8380D" w:rsidRDefault="007017C4" w:rsidP="00E516AF">
      <w:pPr>
        <w:jc w:val="center"/>
        <w:rPr>
          <w:color w:val="000000"/>
          <w:sz w:val="24"/>
          <w:szCs w:val="24"/>
        </w:rPr>
      </w:pPr>
      <w:r w:rsidRPr="00E8380D">
        <w:rPr>
          <w:color w:val="000000"/>
          <w:sz w:val="24"/>
          <w:szCs w:val="24"/>
        </w:rPr>
        <w:t>ПЛАН</w:t>
      </w:r>
    </w:p>
    <w:p w:rsidR="007017C4" w:rsidRDefault="007017C4" w:rsidP="00E516AF">
      <w:pPr>
        <w:jc w:val="center"/>
        <w:rPr>
          <w:color w:val="000000"/>
          <w:sz w:val="24"/>
          <w:szCs w:val="24"/>
        </w:rPr>
      </w:pPr>
      <w:r w:rsidRPr="00E8380D">
        <w:rPr>
          <w:color w:val="000000"/>
          <w:sz w:val="24"/>
          <w:szCs w:val="24"/>
        </w:rPr>
        <w:t xml:space="preserve"> основных мероприятий по подготовке объектов муниципального образования </w:t>
      </w:r>
    </w:p>
    <w:p w:rsidR="007017C4" w:rsidRDefault="007017C4" w:rsidP="00E516AF">
      <w:pPr>
        <w:jc w:val="center"/>
        <w:rPr>
          <w:b/>
          <w:sz w:val="24"/>
          <w:szCs w:val="24"/>
        </w:rPr>
      </w:pPr>
      <w:r>
        <w:rPr>
          <w:color w:val="000000"/>
          <w:sz w:val="24"/>
          <w:szCs w:val="24"/>
        </w:rPr>
        <w:t>«</w:t>
      </w:r>
      <w:r w:rsidRPr="00E8380D">
        <w:rPr>
          <w:color w:val="000000"/>
          <w:sz w:val="24"/>
          <w:szCs w:val="24"/>
        </w:rPr>
        <w:t>Балезинск</w:t>
      </w:r>
      <w:r>
        <w:rPr>
          <w:color w:val="000000"/>
          <w:sz w:val="24"/>
          <w:szCs w:val="24"/>
        </w:rPr>
        <w:t>ий</w:t>
      </w:r>
      <w:r w:rsidRPr="00E8380D">
        <w:rPr>
          <w:color w:val="000000"/>
          <w:sz w:val="24"/>
          <w:szCs w:val="24"/>
        </w:rPr>
        <w:t xml:space="preserve"> район</w:t>
      </w:r>
      <w:r>
        <w:rPr>
          <w:color w:val="000000"/>
          <w:sz w:val="24"/>
          <w:szCs w:val="24"/>
        </w:rPr>
        <w:t>» к отопительному периоду 2019-2020</w:t>
      </w:r>
      <w:r w:rsidRPr="00E8380D">
        <w:rPr>
          <w:color w:val="000000"/>
          <w:sz w:val="24"/>
          <w:szCs w:val="24"/>
        </w:rPr>
        <w:t xml:space="preserve"> г</w:t>
      </w:r>
      <w:r>
        <w:rPr>
          <w:color w:val="000000"/>
          <w:sz w:val="24"/>
          <w:szCs w:val="24"/>
        </w:rPr>
        <w:t>г.</w:t>
      </w:r>
      <w:r w:rsidRPr="00E8380D">
        <w:rPr>
          <w:b/>
          <w:sz w:val="24"/>
          <w:szCs w:val="24"/>
        </w:rPr>
        <w:t xml:space="preserve"> </w:t>
      </w:r>
    </w:p>
    <w:p w:rsidR="007017C4" w:rsidRPr="003B5A62" w:rsidRDefault="007017C4" w:rsidP="00E516AF">
      <w:pPr>
        <w:jc w:val="center"/>
        <w:rPr>
          <w:color w:val="000000"/>
          <w:sz w:val="24"/>
          <w:szCs w:val="24"/>
        </w:rPr>
      </w:pPr>
    </w:p>
    <w:tbl>
      <w:tblPr>
        <w:tblW w:w="11176" w:type="dxa"/>
        <w:tblInd w:w="-1168" w:type="dxa"/>
        <w:tblLayout w:type="fixed"/>
        <w:tblLook w:val="00A0"/>
      </w:tblPr>
      <w:tblGrid>
        <w:gridCol w:w="610"/>
        <w:gridCol w:w="3544"/>
        <w:gridCol w:w="4210"/>
        <w:gridCol w:w="47"/>
        <w:gridCol w:w="1229"/>
        <w:gridCol w:w="96"/>
        <w:gridCol w:w="45"/>
        <w:gridCol w:w="1395"/>
      </w:tblGrid>
      <w:tr w:rsidR="007017C4" w:rsidRPr="00A9552B" w:rsidTr="0099382D">
        <w:trPr>
          <w:trHeight w:val="315"/>
        </w:trPr>
        <w:tc>
          <w:tcPr>
            <w:tcW w:w="111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7C4" w:rsidRPr="00F70421" w:rsidRDefault="007017C4" w:rsidP="00593994">
            <w:pPr>
              <w:pStyle w:val="NoSpacing"/>
              <w:ind w:left="-250" w:firstLine="331"/>
              <w:jc w:val="center"/>
              <w:rPr>
                <w:b/>
                <w:sz w:val="24"/>
                <w:szCs w:val="24"/>
              </w:rPr>
            </w:pPr>
            <w:r w:rsidRPr="00F70421">
              <w:rPr>
                <w:b/>
                <w:sz w:val="24"/>
                <w:szCs w:val="24"/>
              </w:rPr>
              <w:t>Администрация МО «Балезинский район»</w:t>
            </w:r>
          </w:p>
        </w:tc>
      </w:tr>
      <w:tr w:rsidR="007017C4" w:rsidRPr="00915985" w:rsidTr="00915985">
        <w:trPr>
          <w:trHeight w:val="1921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7C4" w:rsidRPr="00A9552B" w:rsidRDefault="007017C4" w:rsidP="00593994">
            <w:pPr>
              <w:jc w:val="center"/>
              <w:rPr>
                <w:bCs/>
                <w:color w:val="000000"/>
              </w:rPr>
            </w:pPr>
            <w:r w:rsidRPr="00A9552B"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7C4" w:rsidRPr="00A9552B" w:rsidRDefault="007017C4" w:rsidP="00593994">
            <w:pPr>
              <w:jc w:val="center"/>
              <w:rPr>
                <w:bCs/>
                <w:color w:val="000000"/>
              </w:rPr>
            </w:pPr>
            <w:r w:rsidRPr="00A9552B">
              <w:t>Объекты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17C4" w:rsidRPr="00A9552B" w:rsidRDefault="007017C4" w:rsidP="00593994">
            <w:pPr>
              <w:jc w:val="center"/>
              <w:rPr>
                <w:color w:val="000000"/>
              </w:rPr>
            </w:pPr>
            <w:r w:rsidRPr="00A9552B">
              <w:t>Мероприятия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7C4" w:rsidRPr="00A9552B" w:rsidRDefault="007017C4" w:rsidP="00593994">
            <w:pPr>
              <w:jc w:val="center"/>
              <w:rPr>
                <w:color w:val="000000"/>
              </w:rPr>
            </w:pPr>
            <w:r w:rsidRPr="00A9552B">
              <w:t>Дата проведения мероприятия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7C4" w:rsidRPr="00A9552B" w:rsidRDefault="007017C4" w:rsidP="00593994">
            <w:pPr>
              <w:pStyle w:val="NoSpacing"/>
              <w:jc w:val="center"/>
              <w:rPr>
                <w:sz w:val="22"/>
                <w:szCs w:val="22"/>
              </w:rPr>
            </w:pPr>
            <w:r w:rsidRPr="00A9552B">
              <w:rPr>
                <w:sz w:val="22"/>
                <w:szCs w:val="22"/>
              </w:rPr>
              <w:t>Сумма,</w:t>
            </w:r>
          </w:p>
          <w:p w:rsidR="007017C4" w:rsidRPr="00A9552B" w:rsidRDefault="007017C4" w:rsidP="00593994">
            <w:pPr>
              <w:jc w:val="center"/>
              <w:rPr>
                <w:color w:val="000000"/>
              </w:rPr>
            </w:pPr>
            <w:r w:rsidRPr="00A9552B">
              <w:t>руб.</w:t>
            </w:r>
          </w:p>
        </w:tc>
      </w:tr>
      <w:tr w:rsidR="007017C4" w:rsidRPr="00915985" w:rsidTr="0099382D">
        <w:trPr>
          <w:trHeight w:val="31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7C4" w:rsidRPr="00A9552B" w:rsidRDefault="007017C4" w:rsidP="00593994">
            <w:pPr>
              <w:jc w:val="center"/>
              <w:rPr>
                <w:bCs/>
                <w:color w:val="000000"/>
              </w:rPr>
            </w:pPr>
            <w:r w:rsidRPr="00A9552B">
              <w:rPr>
                <w:bCs/>
                <w:color w:val="000000"/>
              </w:rPr>
              <w:t>1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7C4" w:rsidRPr="00A9552B" w:rsidRDefault="007017C4" w:rsidP="00593994">
            <w:pPr>
              <w:rPr>
                <w:bCs/>
                <w:color w:val="000000"/>
              </w:rPr>
            </w:pPr>
            <w:r w:rsidRPr="00791DCA">
              <w:rPr>
                <w:bCs/>
                <w:color w:val="000000"/>
              </w:rPr>
              <w:t>Котельная №</w:t>
            </w:r>
            <w:r>
              <w:rPr>
                <w:bCs/>
                <w:color w:val="000000"/>
              </w:rPr>
              <w:t xml:space="preserve"> </w:t>
            </w:r>
            <w:r w:rsidRPr="00791DCA">
              <w:rPr>
                <w:bCs/>
                <w:color w:val="000000"/>
              </w:rPr>
              <w:t>7 с. Заречный</w:t>
            </w:r>
          </w:p>
        </w:tc>
        <w:tc>
          <w:tcPr>
            <w:tcW w:w="4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17C4" w:rsidRPr="00A9552B" w:rsidRDefault="007017C4" w:rsidP="00593994">
            <w:pPr>
              <w:jc w:val="both"/>
            </w:pPr>
            <w:r w:rsidRPr="00A9552B">
              <w:t xml:space="preserve">Диагностика котлов </w:t>
            </w:r>
            <w:r>
              <w:t>КВ-ГС-0,8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7C4" w:rsidRPr="00A9552B" w:rsidRDefault="007017C4" w:rsidP="00593994">
            <w:pPr>
              <w:jc w:val="center"/>
              <w:rPr>
                <w:color w:val="000000"/>
              </w:rPr>
            </w:pPr>
            <w:r w:rsidRPr="00A9552B">
              <w:rPr>
                <w:color w:val="000000"/>
              </w:rPr>
              <w:t>Июнь-сентябрь</w:t>
            </w:r>
          </w:p>
        </w:tc>
        <w:tc>
          <w:tcPr>
            <w:tcW w:w="14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7C4" w:rsidRPr="00915985" w:rsidRDefault="007017C4" w:rsidP="00593994">
            <w:pPr>
              <w:jc w:val="center"/>
            </w:pPr>
            <w:r w:rsidRPr="00915985">
              <w:t>13000,00</w:t>
            </w:r>
          </w:p>
          <w:p w:rsidR="007017C4" w:rsidRPr="00915985" w:rsidRDefault="007017C4" w:rsidP="00F8636A">
            <w:pPr>
              <w:rPr>
                <w:highlight w:val="yellow"/>
              </w:rPr>
            </w:pPr>
            <w:r w:rsidRPr="00915985">
              <w:t xml:space="preserve"> Проводятся конкурсные процедуры</w:t>
            </w:r>
          </w:p>
        </w:tc>
      </w:tr>
      <w:tr w:rsidR="007017C4" w:rsidRPr="00A9552B" w:rsidTr="0099382D">
        <w:trPr>
          <w:trHeight w:val="31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7C4" w:rsidRPr="00A9552B" w:rsidRDefault="007017C4" w:rsidP="0059399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7C4" w:rsidRPr="00791DCA" w:rsidRDefault="007017C4" w:rsidP="00593994">
            <w:pPr>
              <w:rPr>
                <w:bCs/>
                <w:color w:val="000000"/>
              </w:rPr>
            </w:pPr>
            <w:r w:rsidRPr="00357D23">
              <w:rPr>
                <w:bCs/>
                <w:color w:val="000000"/>
              </w:rPr>
              <w:t xml:space="preserve">Котельная </w:t>
            </w:r>
            <w:r>
              <w:rPr>
                <w:bCs/>
                <w:color w:val="000000"/>
              </w:rPr>
              <w:t xml:space="preserve"> </w:t>
            </w:r>
            <w:r w:rsidRPr="00357D23">
              <w:rPr>
                <w:bCs/>
                <w:color w:val="000000"/>
              </w:rPr>
              <w:t xml:space="preserve">с. </w:t>
            </w:r>
            <w:r>
              <w:rPr>
                <w:bCs/>
                <w:color w:val="000000"/>
              </w:rPr>
              <w:t>Андрейшур</w:t>
            </w:r>
          </w:p>
        </w:tc>
        <w:tc>
          <w:tcPr>
            <w:tcW w:w="4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17C4" w:rsidRPr="00A9552B" w:rsidRDefault="007017C4" w:rsidP="00593994">
            <w:pPr>
              <w:jc w:val="both"/>
            </w:pPr>
            <w:r w:rsidRPr="00357D23">
              <w:t>Диагностика котлов КВ</w:t>
            </w:r>
            <w:r>
              <w:t>а</w:t>
            </w:r>
            <w:r w:rsidRPr="00357D23">
              <w:t>-</w:t>
            </w:r>
            <w:r>
              <w:t>0,63Гс – 2 шт.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7C4" w:rsidRPr="00A9552B" w:rsidRDefault="007017C4" w:rsidP="00593994">
            <w:pPr>
              <w:jc w:val="center"/>
              <w:rPr>
                <w:color w:val="000000"/>
              </w:rPr>
            </w:pPr>
            <w:r w:rsidRPr="00357D23">
              <w:rPr>
                <w:color w:val="000000"/>
              </w:rPr>
              <w:t>Июнь-сентябрь</w:t>
            </w:r>
          </w:p>
        </w:tc>
        <w:tc>
          <w:tcPr>
            <w:tcW w:w="14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7C4" w:rsidRDefault="007017C4" w:rsidP="00593994">
            <w:pPr>
              <w:jc w:val="center"/>
            </w:pPr>
            <w:r>
              <w:t>26000,00</w:t>
            </w:r>
          </w:p>
          <w:p w:rsidR="007017C4" w:rsidRDefault="007017C4" w:rsidP="00593994">
            <w:pPr>
              <w:jc w:val="center"/>
            </w:pPr>
            <w:r>
              <w:t>Проводятся конкурсные процедуры</w:t>
            </w:r>
          </w:p>
        </w:tc>
      </w:tr>
      <w:tr w:rsidR="007017C4" w:rsidRPr="00A9552B" w:rsidTr="0099382D">
        <w:trPr>
          <w:trHeight w:val="31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7C4" w:rsidRPr="00A9552B" w:rsidRDefault="007017C4" w:rsidP="0059399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C4" w:rsidRPr="004A7847" w:rsidRDefault="007017C4" w:rsidP="00593994">
            <w:r w:rsidRPr="004A7847">
              <w:t>Теплотрасса мкр. РОС</w:t>
            </w:r>
          </w:p>
        </w:tc>
        <w:tc>
          <w:tcPr>
            <w:tcW w:w="4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017C4" w:rsidRPr="004A7847" w:rsidRDefault="007017C4" w:rsidP="00593994">
            <w:r w:rsidRPr="004A7847">
              <w:t>Ремонт теплотрассы в мкр. РОС, ул. О.Кошевого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17C4" w:rsidRPr="004A7847" w:rsidRDefault="007017C4" w:rsidP="00593994">
            <w:pPr>
              <w:jc w:val="center"/>
            </w:pPr>
            <w:r>
              <w:t>Июль-август</w:t>
            </w:r>
          </w:p>
        </w:tc>
        <w:tc>
          <w:tcPr>
            <w:tcW w:w="14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C4" w:rsidRDefault="007017C4" w:rsidP="00593994">
            <w:r>
              <w:t xml:space="preserve">  99000</w:t>
            </w:r>
            <w:r w:rsidRPr="004A7847">
              <w:t>,00</w:t>
            </w:r>
          </w:p>
          <w:p w:rsidR="007017C4" w:rsidRPr="004A7847" w:rsidRDefault="007017C4" w:rsidP="00593994">
            <w:r>
              <w:t>Проводятся конкурсные процедуры</w:t>
            </w:r>
          </w:p>
        </w:tc>
      </w:tr>
      <w:tr w:rsidR="007017C4" w:rsidRPr="00A9552B" w:rsidTr="0099382D">
        <w:trPr>
          <w:trHeight w:val="135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17C4" w:rsidRPr="00A9552B" w:rsidRDefault="007017C4" w:rsidP="0059399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017C4" w:rsidRPr="00A9552B" w:rsidRDefault="007017C4" w:rsidP="00593994">
            <w:pPr>
              <w:rPr>
                <w:bCs/>
                <w:color w:val="000000"/>
              </w:rPr>
            </w:pPr>
            <w:r w:rsidRPr="004A7847">
              <w:rPr>
                <w:bCs/>
                <w:color w:val="000000"/>
              </w:rPr>
              <w:t>Водопроводные сети</w:t>
            </w:r>
          </w:p>
        </w:tc>
        <w:tc>
          <w:tcPr>
            <w:tcW w:w="4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17C4" w:rsidRPr="00A9552B" w:rsidRDefault="007017C4" w:rsidP="00593994">
            <w:r w:rsidRPr="004A7847">
              <w:t>Ремонт водопроводной сети в д. Падера</w:t>
            </w:r>
          </w:p>
        </w:tc>
        <w:tc>
          <w:tcPr>
            <w:tcW w:w="1325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017C4" w:rsidRPr="00A9552B" w:rsidRDefault="007017C4" w:rsidP="00593994">
            <w:pPr>
              <w:jc w:val="center"/>
              <w:rPr>
                <w:color w:val="000000"/>
              </w:rPr>
            </w:pPr>
            <w:r w:rsidRPr="00A9552B">
              <w:rPr>
                <w:color w:val="000000"/>
              </w:rPr>
              <w:t>Июнь-</w:t>
            </w:r>
          </w:p>
          <w:p w:rsidR="007017C4" w:rsidRPr="00A9552B" w:rsidRDefault="007017C4" w:rsidP="00593994">
            <w:pPr>
              <w:jc w:val="center"/>
              <w:rPr>
                <w:color w:val="000000"/>
              </w:rPr>
            </w:pPr>
            <w:r w:rsidRPr="00A9552B">
              <w:rPr>
                <w:color w:val="000000"/>
              </w:rPr>
              <w:t>сентябрь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7C4" w:rsidRDefault="007017C4" w:rsidP="00593994">
            <w:r>
              <w:t xml:space="preserve">  50000,00</w:t>
            </w:r>
          </w:p>
          <w:p w:rsidR="007017C4" w:rsidRPr="00A9552B" w:rsidRDefault="007017C4" w:rsidP="00593994">
            <w:r>
              <w:t>Проводятся конкурсные процедуры</w:t>
            </w:r>
          </w:p>
        </w:tc>
      </w:tr>
      <w:tr w:rsidR="007017C4" w:rsidRPr="00F8636A" w:rsidTr="0099382D">
        <w:trPr>
          <w:trHeight w:val="109"/>
        </w:trPr>
        <w:tc>
          <w:tcPr>
            <w:tcW w:w="6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17C4" w:rsidRDefault="007017C4" w:rsidP="00593994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17C4" w:rsidRPr="004A7847" w:rsidRDefault="007017C4" w:rsidP="00593994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17C4" w:rsidRPr="00A9552B" w:rsidRDefault="007017C4" w:rsidP="00593994">
            <w:pPr>
              <w:jc w:val="both"/>
            </w:pPr>
            <w:r w:rsidRPr="004A7847">
              <w:t>Ремонт водопроводной сети в д. П</w:t>
            </w:r>
            <w:r>
              <w:t>ыбья</w:t>
            </w:r>
          </w:p>
        </w:tc>
        <w:tc>
          <w:tcPr>
            <w:tcW w:w="1325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7017C4" w:rsidRPr="00A9552B" w:rsidRDefault="007017C4" w:rsidP="00593994">
            <w:pPr>
              <w:jc w:val="center"/>
              <w:rPr>
                <w:color w:val="00000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7C4" w:rsidRPr="00F8636A" w:rsidRDefault="007017C4" w:rsidP="00593994">
            <w:pPr>
              <w:jc w:val="center"/>
            </w:pPr>
            <w:r w:rsidRPr="00F8636A">
              <w:t>50000,00</w:t>
            </w:r>
          </w:p>
          <w:p w:rsidR="007017C4" w:rsidRPr="00F8636A" w:rsidRDefault="007017C4" w:rsidP="00593994">
            <w:pPr>
              <w:jc w:val="center"/>
              <w:rPr>
                <w:highlight w:val="yellow"/>
              </w:rPr>
            </w:pPr>
            <w:r>
              <w:t>Проводятся конкурсные процедуры</w:t>
            </w:r>
          </w:p>
        </w:tc>
      </w:tr>
      <w:tr w:rsidR="007017C4" w:rsidRPr="00F8636A" w:rsidTr="0099382D">
        <w:trPr>
          <w:trHeight w:val="283"/>
        </w:trPr>
        <w:tc>
          <w:tcPr>
            <w:tcW w:w="6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17C4" w:rsidRDefault="007017C4" w:rsidP="00593994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17C4" w:rsidRPr="004A7847" w:rsidRDefault="007017C4" w:rsidP="00593994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017C4" w:rsidRPr="00A9552B" w:rsidRDefault="007017C4" w:rsidP="00593994">
            <w:pPr>
              <w:jc w:val="both"/>
            </w:pPr>
            <w:r w:rsidRPr="004A7847">
              <w:t xml:space="preserve">Ремонт водопроводной сети в д. </w:t>
            </w:r>
            <w:r>
              <w:t>Сосновка</w:t>
            </w:r>
          </w:p>
        </w:tc>
        <w:tc>
          <w:tcPr>
            <w:tcW w:w="1325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7017C4" w:rsidRPr="00A9552B" w:rsidRDefault="007017C4" w:rsidP="00593994">
            <w:pPr>
              <w:jc w:val="center"/>
              <w:rPr>
                <w:color w:val="00000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17C4" w:rsidRPr="00F8636A" w:rsidRDefault="007017C4" w:rsidP="00593994">
            <w:pPr>
              <w:jc w:val="center"/>
            </w:pPr>
            <w:r w:rsidRPr="00F8636A">
              <w:t>46000,00</w:t>
            </w:r>
          </w:p>
          <w:p w:rsidR="007017C4" w:rsidRPr="00F8636A" w:rsidRDefault="007017C4" w:rsidP="00593994">
            <w:pPr>
              <w:jc w:val="center"/>
              <w:rPr>
                <w:highlight w:val="yellow"/>
              </w:rPr>
            </w:pPr>
            <w:r>
              <w:t>Проводятся конкурсные процедуры</w:t>
            </w:r>
          </w:p>
        </w:tc>
      </w:tr>
      <w:tr w:rsidR="007017C4" w:rsidRPr="00F8636A" w:rsidTr="0099382D">
        <w:trPr>
          <w:trHeight w:val="567"/>
        </w:trPr>
        <w:tc>
          <w:tcPr>
            <w:tcW w:w="6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17C4" w:rsidRDefault="007017C4" w:rsidP="00593994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17C4" w:rsidRPr="004A7847" w:rsidRDefault="007017C4" w:rsidP="00593994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17C4" w:rsidRDefault="007017C4" w:rsidP="00593994">
            <w:r w:rsidRPr="004A7847">
              <w:t>Ремонт водопроводной сети в</w:t>
            </w:r>
          </w:p>
          <w:p w:rsidR="007017C4" w:rsidRPr="00A9552B" w:rsidRDefault="007017C4" w:rsidP="00593994">
            <w:r w:rsidRPr="004A7847">
              <w:t xml:space="preserve">д. </w:t>
            </w:r>
            <w:r>
              <w:t>Андреевцы</w:t>
            </w:r>
          </w:p>
        </w:tc>
        <w:tc>
          <w:tcPr>
            <w:tcW w:w="1325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7017C4" w:rsidRPr="00A9552B" w:rsidRDefault="007017C4" w:rsidP="00593994">
            <w:pPr>
              <w:jc w:val="center"/>
              <w:rPr>
                <w:color w:val="00000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7C4" w:rsidRPr="00F8636A" w:rsidRDefault="007017C4" w:rsidP="00593994">
            <w:pPr>
              <w:jc w:val="center"/>
            </w:pPr>
            <w:r w:rsidRPr="00F8636A">
              <w:t>40000,00</w:t>
            </w:r>
          </w:p>
          <w:p w:rsidR="007017C4" w:rsidRPr="00F8636A" w:rsidRDefault="007017C4" w:rsidP="00593994">
            <w:pPr>
              <w:jc w:val="center"/>
              <w:rPr>
                <w:highlight w:val="yellow"/>
              </w:rPr>
            </w:pPr>
            <w:r>
              <w:t>Проводятся конкурсные процедуры</w:t>
            </w:r>
          </w:p>
        </w:tc>
      </w:tr>
      <w:tr w:rsidR="007017C4" w:rsidRPr="00A9552B" w:rsidTr="0099382D">
        <w:trPr>
          <w:trHeight w:val="423"/>
        </w:trPr>
        <w:tc>
          <w:tcPr>
            <w:tcW w:w="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7C4" w:rsidRDefault="007017C4" w:rsidP="00593994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17C4" w:rsidRPr="004A7847" w:rsidRDefault="007017C4" w:rsidP="00593994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17C4" w:rsidRPr="006B25A7" w:rsidRDefault="007017C4" w:rsidP="00593994">
            <w:pPr>
              <w:jc w:val="both"/>
            </w:pPr>
            <w:r w:rsidRPr="006B25A7">
              <w:t xml:space="preserve">Ремонт водопроводной сети в </w:t>
            </w:r>
          </w:p>
          <w:p w:rsidR="007017C4" w:rsidRPr="004A7847" w:rsidRDefault="007017C4" w:rsidP="00593994">
            <w:pPr>
              <w:jc w:val="both"/>
            </w:pPr>
            <w:r>
              <w:t>с. Карсовай</w:t>
            </w:r>
          </w:p>
        </w:tc>
        <w:tc>
          <w:tcPr>
            <w:tcW w:w="132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7C4" w:rsidRPr="00A9552B" w:rsidRDefault="007017C4" w:rsidP="00593994">
            <w:pPr>
              <w:jc w:val="center"/>
              <w:rPr>
                <w:color w:val="00000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7C4" w:rsidRPr="004A7847" w:rsidRDefault="007017C4" w:rsidP="00593994">
            <w:pPr>
              <w:jc w:val="center"/>
            </w:pPr>
            <w:r>
              <w:t xml:space="preserve">400 Проводятся конкурсные процедуры 00,00 </w:t>
            </w:r>
          </w:p>
        </w:tc>
      </w:tr>
      <w:tr w:rsidR="007017C4" w:rsidRPr="00A9552B" w:rsidTr="0099382D">
        <w:trPr>
          <w:trHeight w:val="31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7C4" w:rsidRPr="00A9552B" w:rsidRDefault="007017C4" w:rsidP="0059399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7C4" w:rsidRPr="00A9552B" w:rsidRDefault="007017C4" w:rsidP="00593994">
            <w:pPr>
              <w:jc w:val="center"/>
              <w:rPr>
                <w:bCs/>
                <w:color w:val="000000"/>
              </w:rPr>
            </w:pPr>
            <w:r w:rsidRPr="00A9552B">
              <w:t>Администрация МО «Балезинский район», п. Балезино ул. Кирова, 2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17C4" w:rsidRPr="00A95F03" w:rsidRDefault="007017C4" w:rsidP="00593994">
            <w:pPr>
              <w:jc w:val="both"/>
            </w:pPr>
            <w:r w:rsidRPr="00F8636A">
              <w:t xml:space="preserve">Поверка пирометра </w:t>
            </w:r>
            <w:r w:rsidRPr="00F8636A">
              <w:rPr>
                <w:lang w:val="en-US"/>
              </w:rPr>
              <w:t>OPTRIS</w:t>
            </w:r>
            <w:r w:rsidRPr="00F8636A">
              <w:t xml:space="preserve"> Sight МS и термогигрометра </w:t>
            </w:r>
            <w:r w:rsidRPr="00F8636A">
              <w:rPr>
                <w:lang w:val="en-US"/>
              </w:rPr>
              <w:t>Testo</w:t>
            </w:r>
            <w:r w:rsidRPr="00F8636A">
              <w:t xml:space="preserve"> 608-</w:t>
            </w:r>
            <w:r w:rsidRPr="00F8636A">
              <w:rPr>
                <w:lang w:val="en-US"/>
              </w:rPr>
              <w:t>H</w:t>
            </w:r>
            <w:r w:rsidRPr="00F8636A">
              <w:t>1/</w:t>
            </w:r>
            <w:r w:rsidRPr="00F8636A">
              <w:rPr>
                <w:lang w:val="en-US"/>
              </w:rPr>
              <w:t>H</w:t>
            </w:r>
            <w:r w:rsidRPr="00F8636A">
              <w:t>2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7C4" w:rsidRPr="00A9552B" w:rsidRDefault="007017C4" w:rsidP="00593994">
            <w:pPr>
              <w:jc w:val="center"/>
              <w:rPr>
                <w:color w:val="000000"/>
              </w:rPr>
            </w:pPr>
            <w:r w:rsidRPr="00A9552B">
              <w:rPr>
                <w:color w:val="000000"/>
              </w:rPr>
              <w:t>Июнь-сентябрь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7C4" w:rsidRDefault="007017C4" w:rsidP="00593994">
            <w:pPr>
              <w:jc w:val="center"/>
            </w:pPr>
            <w:r>
              <w:t>8000,00</w:t>
            </w:r>
          </w:p>
          <w:p w:rsidR="007017C4" w:rsidRPr="00A9552B" w:rsidRDefault="007017C4" w:rsidP="00593994">
            <w:pPr>
              <w:jc w:val="center"/>
            </w:pPr>
            <w:r>
              <w:t xml:space="preserve">Выполнено </w:t>
            </w:r>
          </w:p>
        </w:tc>
      </w:tr>
      <w:tr w:rsidR="007017C4" w:rsidRPr="00A9552B" w:rsidTr="0099382D">
        <w:trPr>
          <w:trHeight w:val="315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7C4" w:rsidRPr="00A9552B" w:rsidRDefault="007017C4" w:rsidP="0059399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7C4" w:rsidRPr="00A9552B" w:rsidRDefault="007017C4" w:rsidP="00593994">
            <w:pPr>
              <w:jc w:val="center"/>
              <w:rPr>
                <w:bCs/>
                <w:color w:val="000000"/>
              </w:rPr>
            </w:pPr>
            <w:r w:rsidRPr="00A9552B">
              <w:t>Администрация МО «Балезинский район», п. Балезино ул. Кирова, 2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17C4" w:rsidRPr="00A9552B" w:rsidRDefault="007017C4" w:rsidP="00593994">
            <w:pPr>
              <w:jc w:val="both"/>
            </w:pPr>
            <w:r w:rsidRPr="00A9552B">
              <w:t xml:space="preserve">Закупка насоса ЭЦВ </w:t>
            </w:r>
            <w:r>
              <w:t>5</w:t>
            </w:r>
            <w:r w:rsidRPr="00A9552B">
              <w:t>-</w:t>
            </w:r>
            <w:r>
              <w:t>6,5</w:t>
            </w:r>
            <w:r w:rsidRPr="00A9552B">
              <w:t xml:space="preserve">-80 </w:t>
            </w:r>
            <w:r>
              <w:t>-</w:t>
            </w:r>
            <w:r w:rsidRPr="00A9552B">
              <w:t>1 шт.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7C4" w:rsidRPr="00A95F03" w:rsidRDefault="007017C4" w:rsidP="00593994">
            <w:pPr>
              <w:jc w:val="center"/>
              <w:rPr>
                <w:color w:val="000000"/>
              </w:rPr>
            </w:pPr>
            <w:r w:rsidRPr="00A9552B">
              <w:rPr>
                <w:color w:val="000000"/>
              </w:rPr>
              <w:t>Июль</w:t>
            </w:r>
            <w:r>
              <w:rPr>
                <w:color w:val="000000"/>
                <w:lang w:val="en-US"/>
              </w:rPr>
              <w:t>-</w:t>
            </w:r>
            <w:r>
              <w:rPr>
                <w:color w:val="000000"/>
              </w:rPr>
              <w:t>август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7C4" w:rsidRDefault="007017C4" w:rsidP="00593994">
            <w:pPr>
              <w:jc w:val="center"/>
            </w:pPr>
            <w:r>
              <w:t>40000</w:t>
            </w:r>
            <w:r w:rsidRPr="00A9552B">
              <w:t>,00</w:t>
            </w:r>
          </w:p>
          <w:p w:rsidR="007017C4" w:rsidRPr="00A9552B" w:rsidRDefault="007017C4" w:rsidP="00593994">
            <w:pPr>
              <w:jc w:val="center"/>
            </w:pPr>
            <w:r w:rsidRPr="0010326F">
              <w:t>Проводится конкурсная  процедура</w:t>
            </w:r>
          </w:p>
        </w:tc>
      </w:tr>
      <w:tr w:rsidR="007017C4" w:rsidRPr="00A9552B" w:rsidTr="0099382D">
        <w:trPr>
          <w:trHeight w:val="315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7C4" w:rsidRDefault="007017C4" w:rsidP="0059399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7C4" w:rsidRPr="00A9552B" w:rsidRDefault="007017C4" w:rsidP="00593994">
            <w:pPr>
              <w:jc w:val="center"/>
            </w:pPr>
            <w:r w:rsidRPr="00080778">
              <w:t>Администрация МО «Балезинский район», п. Балезино ул. Кирова, 2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17C4" w:rsidRPr="00A9552B" w:rsidRDefault="007017C4" w:rsidP="00593994">
            <w:pPr>
              <w:jc w:val="both"/>
            </w:pPr>
            <w:r w:rsidRPr="00080778">
              <w:t xml:space="preserve">Закупка насоса ЭЦВ </w:t>
            </w:r>
            <w:r>
              <w:t>6</w:t>
            </w:r>
            <w:r w:rsidRPr="00080778">
              <w:t>-</w:t>
            </w:r>
            <w:r>
              <w:t>10</w:t>
            </w:r>
            <w:r w:rsidRPr="00080778">
              <w:t>-</w:t>
            </w:r>
            <w:r>
              <w:t>120</w:t>
            </w:r>
            <w:r w:rsidRPr="00080778">
              <w:t xml:space="preserve"> </w:t>
            </w:r>
            <w:r>
              <w:t>-</w:t>
            </w:r>
            <w:r w:rsidRPr="00080778">
              <w:t>1 шт.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7C4" w:rsidRPr="00A9552B" w:rsidRDefault="007017C4" w:rsidP="00593994">
            <w:pPr>
              <w:jc w:val="center"/>
              <w:rPr>
                <w:color w:val="000000"/>
              </w:rPr>
            </w:pPr>
            <w:r w:rsidRPr="00080778">
              <w:rPr>
                <w:color w:val="000000"/>
              </w:rPr>
              <w:t>Июль-август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7C4" w:rsidRDefault="007017C4" w:rsidP="00593994">
            <w:pPr>
              <w:jc w:val="center"/>
            </w:pPr>
            <w:r>
              <w:t>38000,00</w:t>
            </w:r>
          </w:p>
          <w:p w:rsidR="007017C4" w:rsidRDefault="007017C4" w:rsidP="00593994">
            <w:pPr>
              <w:jc w:val="center"/>
            </w:pPr>
            <w:r w:rsidRPr="0010326F">
              <w:t>Проводится конкурсная процедура</w:t>
            </w:r>
          </w:p>
        </w:tc>
      </w:tr>
      <w:tr w:rsidR="007017C4" w:rsidRPr="00A9552B" w:rsidTr="0099382D">
        <w:trPr>
          <w:trHeight w:val="315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7C4" w:rsidRDefault="007017C4" w:rsidP="0059399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7C4" w:rsidRPr="00A9552B" w:rsidRDefault="007017C4" w:rsidP="00593994">
            <w:pPr>
              <w:jc w:val="center"/>
            </w:pPr>
            <w:r w:rsidRPr="00080778">
              <w:t>Администрация МО «Балезинский район», п. Балезино ул. Кирова, 2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17C4" w:rsidRPr="00A9552B" w:rsidRDefault="007017C4" w:rsidP="00593994">
            <w:pPr>
              <w:jc w:val="both"/>
            </w:pPr>
            <w:r w:rsidRPr="00080778">
              <w:t xml:space="preserve">Закупка насоса </w:t>
            </w:r>
            <w:r>
              <w:t>«Калибр» НПЦС-1,5/65-750 -</w:t>
            </w:r>
            <w:r w:rsidRPr="00080778">
              <w:t>1 шт.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7C4" w:rsidRPr="00A9552B" w:rsidRDefault="007017C4" w:rsidP="00593994">
            <w:pPr>
              <w:jc w:val="center"/>
              <w:rPr>
                <w:color w:val="000000"/>
              </w:rPr>
            </w:pPr>
            <w:r w:rsidRPr="00080778">
              <w:rPr>
                <w:color w:val="000000"/>
              </w:rPr>
              <w:t>Июль-август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7C4" w:rsidRDefault="007017C4" w:rsidP="00593994">
            <w:pPr>
              <w:jc w:val="center"/>
            </w:pPr>
            <w:r>
              <w:t>7000,00</w:t>
            </w:r>
          </w:p>
          <w:p w:rsidR="007017C4" w:rsidRDefault="007017C4" w:rsidP="00593994">
            <w:pPr>
              <w:jc w:val="center"/>
            </w:pPr>
            <w:r w:rsidRPr="0010326F">
              <w:t>Проводится конкурсная процедура</w:t>
            </w:r>
          </w:p>
        </w:tc>
      </w:tr>
      <w:tr w:rsidR="007017C4" w:rsidRPr="00A9552B" w:rsidTr="0099382D">
        <w:trPr>
          <w:trHeight w:val="31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7C4" w:rsidRPr="00A9552B" w:rsidRDefault="007017C4" w:rsidP="00593994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7C4" w:rsidRPr="00A9552B" w:rsidRDefault="007017C4" w:rsidP="00593994">
            <w:pPr>
              <w:rPr>
                <w:color w:val="000000"/>
              </w:rPr>
            </w:pPr>
            <w:r w:rsidRPr="00A9552B">
              <w:rPr>
                <w:b/>
              </w:rPr>
              <w:t>ИТОГО: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7C4" w:rsidRPr="00A9552B" w:rsidRDefault="007017C4" w:rsidP="00593994">
            <w:pPr>
              <w:rPr>
                <w:color w:val="000000"/>
              </w:rPr>
            </w:pP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7C4" w:rsidRPr="00A9552B" w:rsidRDefault="007017C4" w:rsidP="00593994">
            <w:pPr>
              <w:rPr>
                <w:color w:val="00000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7C4" w:rsidRPr="00C6521C" w:rsidRDefault="007017C4" w:rsidP="00593994">
            <w:pPr>
              <w:jc w:val="center"/>
              <w:rPr>
                <w:b/>
              </w:rPr>
            </w:pPr>
            <w:r>
              <w:rPr>
                <w:b/>
              </w:rPr>
              <w:t>457</w:t>
            </w:r>
            <w:r w:rsidRPr="00C6521C">
              <w:rPr>
                <w:b/>
              </w:rPr>
              <w:t>000,00</w:t>
            </w:r>
          </w:p>
        </w:tc>
      </w:tr>
      <w:tr w:rsidR="007017C4" w:rsidRPr="00A9552B" w:rsidTr="0099382D">
        <w:trPr>
          <w:trHeight w:val="315"/>
        </w:trPr>
        <w:tc>
          <w:tcPr>
            <w:tcW w:w="111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7C4" w:rsidRPr="00F70421" w:rsidRDefault="007017C4" w:rsidP="00593994">
            <w:pPr>
              <w:jc w:val="center"/>
              <w:rPr>
                <w:b/>
                <w:sz w:val="24"/>
                <w:szCs w:val="24"/>
              </w:rPr>
            </w:pPr>
            <w:r w:rsidRPr="00F70421">
              <w:rPr>
                <w:b/>
                <w:sz w:val="24"/>
                <w:szCs w:val="24"/>
              </w:rPr>
              <w:t xml:space="preserve">Управление образования </w:t>
            </w:r>
            <w:r>
              <w:rPr>
                <w:b/>
                <w:sz w:val="24"/>
                <w:szCs w:val="24"/>
              </w:rPr>
              <w:t>А</w:t>
            </w:r>
            <w:r w:rsidRPr="00441F1F">
              <w:rPr>
                <w:b/>
                <w:sz w:val="24"/>
                <w:szCs w:val="24"/>
              </w:rPr>
              <w:t>дминистраци</w:t>
            </w:r>
            <w:r>
              <w:rPr>
                <w:b/>
                <w:sz w:val="24"/>
                <w:szCs w:val="24"/>
              </w:rPr>
              <w:t>и</w:t>
            </w:r>
            <w:r w:rsidRPr="00441F1F">
              <w:rPr>
                <w:b/>
                <w:sz w:val="24"/>
                <w:szCs w:val="24"/>
              </w:rPr>
              <w:t xml:space="preserve"> </w:t>
            </w:r>
            <w:r w:rsidRPr="00F70421">
              <w:rPr>
                <w:b/>
                <w:sz w:val="24"/>
                <w:szCs w:val="24"/>
              </w:rPr>
              <w:t>МО «Балезинский район»</w:t>
            </w:r>
          </w:p>
        </w:tc>
      </w:tr>
      <w:tr w:rsidR="007017C4" w:rsidRPr="00A9552B" w:rsidTr="0099382D">
        <w:trPr>
          <w:trHeight w:val="381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17C4" w:rsidRPr="00A9552B" w:rsidRDefault="007017C4" w:rsidP="0059399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17C4" w:rsidRPr="00A9552B" w:rsidRDefault="007017C4" w:rsidP="00593994">
            <w:pPr>
              <w:rPr>
                <w:b/>
              </w:rPr>
            </w:pPr>
            <w:r w:rsidRPr="00A9552B">
              <w:t>МБОУ «Балезинская СОШ № 1»</w:t>
            </w:r>
          </w:p>
        </w:tc>
        <w:tc>
          <w:tcPr>
            <w:tcW w:w="425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7017C4" w:rsidRPr="007D004D" w:rsidRDefault="007017C4" w:rsidP="00593994">
            <w:pPr>
              <w:jc w:val="both"/>
              <w:rPr>
                <w:b/>
                <w:highlight w:val="yellow"/>
              </w:rPr>
            </w:pPr>
            <w:r w:rsidRPr="0010326F">
              <w:t>Приобретение  материалов для ремонта системы отопления</w:t>
            </w:r>
          </w:p>
        </w:tc>
        <w:tc>
          <w:tcPr>
            <w:tcW w:w="137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017C4" w:rsidRPr="00A9552B" w:rsidRDefault="007017C4" w:rsidP="00593994">
            <w:pPr>
              <w:jc w:val="center"/>
              <w:rPr>
                <w:b/>
                <w:color w:val="000000"/>
              </w:rPr>
            </w:pPr>
            <w:r w:rsidRPr="00A9552B">
              <w:rPr>
                <w:color w:val="000000"/>
              </w:rPr>
              <w:t>Июнь-сентябрь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17C4" w:rsidRPr="00A95F03" w:rsidRDefault="007017C4" w:rsidP="00593994">
            <w:pPr>
              <w:jc w:val="center"/>
            </w:pPr>
            <w:r w:rsidRPr="00A95F03">
              <w:t>5000,00</w:t>
            </w:r>
          </w:p>
        </w:tc>
      </w:tr>
      <w:tr w:rsidR="007017C4" w:rsidRPr="00A9552B" w:rsidTr="0099382D">
        <w:trPr>
          <w:trHeight w:val="232"/>
        </w:trPr>
        <w:tc>
          <w:tcPr>
            <w:tcW w:w="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7C4" w:rsidRPr="00A9552B" w:rsidRDefault="007017C4" w:rsidP="00593994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7C4" w:rsidRPr="00A9552B" w:rsidRDefault="007017C4" w:rsidP="00593994"/>
        </w:tc>
        <w:tc>
          <w:tcPr>
            <w:tcW w:w="425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017C4" w:rsidRDefault="007017C4" w:rsidP="00593994">
            <w:pPr>
              <w:jc w:val="both"/>
            </w:pPr>
          </w:p>
        </w:tc>
        <w:tc>
          <w:tcPr>
            <w:tcW w:w="1370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7C4" w:rsidRPr="00A9552B" w:rsidRDefault="007017C4" w:rsidP="00593994">
            <w:pPr>
              <w:jc w:val="center"/>
              <w:rPr>
                <w:color w:val="000000"/>
              </w:rPr>
            </w:pP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7C4" w:rsidRDefault="007017C4" w:rsidP="00593994">
            <w:pPr>
              <w:jc w:val="center"/>
            </w:pPr>
            <w:r>
              <w:t>Выполнено</w:t>
            </w:r>
          </w:p>
        </w:tc>
      </w:tr>
      <w:tr w:rsidR="007017C4" w:rsidRPr="00A9552B" w:rsidTr="0099382D">
        <w:trPr>
          <w:trHeight w:val="301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17C4" w:rsidRPr="00A9552B" w:rsidRDefault="007017C4" w:rsidP="0059399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017C4" w:rsidRPr="00A9552B" w:rsidRDefault="007017C4" w:rsidP="00593994">
            <w:pPr>
              <w:rPr>
                <w:lang w:eastAsia="en-US"/>
              </w:rPr>
            </w:pPr>
            <w:r w:rsidRPr="00A9552B">
              <w:t>МБОУ «Балезинская основная  школа»</w:t>
            </w:r>
          </w:p>
        </w:tc>
        <w:tc>
          <w:tcPr>
            <w:tcW w:w="42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noWrap/>
          </w:tcPr>
          <w:p w:rsidR="007017C4" w:rsidRPr="0010326F" w:rsidRDefault="007017C4" w:rsidP="00593994">
            <w:pPr>
              <w:jc w:val="both"/>
              <w:rPr>
                <w:lang w:eastAsia="en-US"/>
              </w:rPr>
            </w:pPr>
            <w:r w:rsidRPr="0010326F">
              <w:t>Поверка манометров</w:t>
            </w:r>
          </w:p>
        </w:tc>
        <w:tc>
          <w:tcPr>
            <w:tcW w:w="1370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7017C4" w:rsidRPr="00A9552B" w:rsidRDefault="007017C4" w:rsidP="00593994">
            <w:pPr>
              <w:jc w:val="center"/>
              <w:rPr>
                <w:color w:val="000000"/>
              </w:rPr>
            </w:pPr>
            <w:r w:rsidRPr="00A9552B">
              <w:rPr>
                <w:color w:val="000000"/>
              </w:rPr>
              <w:t>Июнь-сентябрь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017C4" w:rsidRDefault="007017C4" w:rsidP="00593994">
            <w:pPr>
              <w:jc w:val="center"/>
            </w:pPr>
            <w:r>
              <w:t>1000,00</w:t>
            </w:r>
          </w:p>
          <w:p w:rsidR="007017C4" w:rsidRPr="00A9552B" w:rsidRDefault="007017C4" w:rsidP="00593994">
            <w:pPr>
              <w:jc w:val="center"/>
            </w:pPr>
            <w:r>
              <w:t>Выполнено</w:t>
            </w:r>
          </w:p>
        </w:tc>
      </w:tr>
      <w:tr w:rsidR="007017C4" w:rsidRPr="00A9552B" w:rsidTr="0099382D">
        <w:trPr>
          <w:trHeight w:val="335"/>
        </w:trPr>
        <w:tc>
          <w:tcPr>
            <w:tcW w:w="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7C4" w:rsidRPr="00A9552B" w:rsidRDefault="007017C4" w:rsidP="00593994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17C4" w:rsidRPr="00A9552B" w:rsidRDefault="007017C4" w:rsidP="00593994"/>
        </w:tc>
        <w:tc>
          <w:tcPr>
            <w:tcW w:w="4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7017C4" w:rsidRDefault="007017C4" w:rsidP="00593994">
            <w:pPr>
              <w:jc w:val="both"/>
            </w:pPr>
            <w:r>
              <w:t>Приобретение материалов для ремонта котельной</w:t>
            </w:r>
          </w:p>
        </w:tc>
        <w:tc>
          <w:tcPr>
            <w:tcW w:w="1370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17C4" w:rsidRPr="00A9552B" w:rsidRDefault="007017C4" w:rsidP="00593994">
            <w:pPr>
              <w:jc w:val="center"/>
              <w:rPr>
                <w:color w:val="00000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17C4" w:rsidRDefault="007017C4" w:rsidP="00593994">
            <w:pPr>
              <w:jc w:val="center"/>
            </w:pPr>
            <w:r>
              <w:t>20000,00</w:t>
            </w:r>
          </w:p>
        </w:tc>
      </w:tr>
      <w:tr w:rsidR="007017C4" w:rsidRPr="00A9552B" w:rsidTr="0099382D">
        <w:trPr>
          <w:trHeight w:val="68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17C4" w:rsidRPr="00A9552B" w:rsidRDefault="007017C4" w:rsidP="0059399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017C4" w:rsidRPr="00A9552B" w:rsidRDefault="007017C4" w:rsidP="00593994">
            <w:pPr>
              <w:rPr>
                <w:lang w:eastAsia="en-US"/>
              </w:rPr>
            </w:pPr>
            <w:r w:rsidRPr="00A9552B">
              <w:t>МБОУ  «Балезинская средняя школа № 5»</w:t>
            </w:r>
          </w:p>
        </w:tc>
        <w:tc>
          <w:tcPr>
            <w:tcW w:w="42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noWrap/>
            <w:vAlign w:val="center"/>
          </w:tcPr>
          <w:p w:rsidR="007017C4" w:rsidRPr="0010326F" w:rsidRDefault="007017C4" w:rsidP="00593994">
            <w:pPr>
              <w:rPr>
                <w:lang w:eastAsia="en-US"/>
              </w:rPr>
            </w:pPr>
            <w:r w:rsidRPr="0010326F">
              <w:rPr>
                <w:lang w:eastAsia="en-US"/>
              </w:rPr>
              <w:t>Приобретение материалов для ремонта системы отопления</w:t>
            </w:r>
          </w:p>
        </w:tc>
        <w:tc>
          <w:tcPr>
            <w:tcW w:w="1370" w:type="dxa"/>
            <w:gridSpan w:val="3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7017C4" w:rsidRPr="00A9552B" w:rsidRDefault="007017C4" w:rsidP="00593994">
            <w:pPr>
              <w:jc w:val="center"/>
              <w:rPr>
                <w:color w:val="000000"/>
              </w:rPr>
            </w:pPr>
            <w:r w:rsidRPr="00A9552B">
              <w:rPr>
                <w:color w:val="000000"/>
              </w:rPr>
              <w:t>Июнь-сентябрь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017C4" w:rsidRDefault="007017C4" w:rsidP="0059399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5000,00</w:t>
            </w:r>
          </w:p>
          <w:p w:rsidR="007017C4" w:rsidRPr="00986898" w:rsidRDefault="007017C4" w:rsidP="0059399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Выполнено</w:t>
            </w:r>
          </w:p>
        </w:tc>
      </w:tr>
      <w:tr w:rsidR="007017C4" w:rsidRPr="00A9552B" w:rsidTr="0099382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79"/>
        </w:trPr>
        <w:tc>
          <w:tcPr>
            <w:tcW w:w="610" w:type="dxa"/>
            <w:vMerge w:val="restart"/>
          </w:tcPr>
          <w:p w:rsidR="007017C4" w:rsidRDefault="007017C4" w:rsidP="00593994">
            <w:pPr>
              <w:jc w:val="center"/>
              <w:rPr>
                <w:lang w:eastAsia="en-US"/>
              </w:rPr>
            </w:pPr>
          </w:p>
          <w:p w:rsidR="007017C4" w:rsidRDefault="007017C4" w:rsidP="00593994">
            <w:pPr>
              <w:jc w:val="center"/>
              <w:rPr>
                <w:lang w:eastAsia="en-US"/>
              </w:rPr>
            </w:pPr>
          </w:p>
          <w:p w:rsidR="007017C4" w:rsidRDefault="007017C4" w:rsidP="00593994">
            <w:pPr>
              <w:jc w:val="center"/>
              <w:rPr>
                <w:lang w:eastAsia="en-US"/>
              </w:rPr>
            </w:pPr>
          </w:p>
          <w:p w:rsidR="007017C4" w:rsidRDefault="007017C4" w:rsidP="0059399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  <w:p w:rsidR="007017C4" w:rsidRDefault="007017C4" w:rsidP="00593994">
            <w:pPr>
              <w:jc w:val="center"/>
              <w:rPr>
                <w:lang w:eastAsia="en-US"/>
              </w:rPr>
            </w:pPr>
          </w:p>
          <w:p w:rsidR="007017C4" w:rsidRDefault="007017C4" w:rsidP="00593994">
            <w:pPr>
              <w:jc w:val="center"/>
              <w:rPr>
                <w:lang w:eastAsia="en-US"/>
              </w:rPr>
            </w:pPr>
          </w:p>
          <w:p w:rsidR="007017C4" w:rsidRPr="00A9552B" w:rsidRDefault="007017C4" w:rsidP="00593994">
            <w:pPr>
              <w:jc w:val="center"/>
              <w:rPr>
                <w:lang w:eastAsia="en-US"/>
              </w:rPr>
            </w:pPr>
          </w:p>
        </w:tc>
        <w:tc>
          <w:tcPr>
            <w:tcW w:w="3544" w:type="dxa"/>
            <w:vMerge w:val="restart"/>
            <w:vAlign w:val="center"/>
          </w:tcPr>
          <w:p w:rsidR="007017C4" w:rsidRPr="00A9552B" w:rsidRDefault="007017C4" w:rsidP="00593994">
            <w:r>
              <w:t>МБ</w:t>
            </w:r>
            <w:r w:rsidRPr="00A9552B">
              <w:t xml:space="preserve">ОУ  </w:t>
            </w:r>
            <w:r>
              <w:t>« Турецкая  средняя школа</w:t>
            </w:r>
          </w:p>
        </w:tc>
        <w:tc>
          <w:tcPr>
            <w:tcW w:w="4257" w:type="dxa"/>
            <w:gridSpan w:val="2"/>
            <w:tcBorders>
              <w:right w:val="single" w:sz="4" w:space="0" w:color="auto"/>
            </w:tcBorders>
          </w:tcPr>
          <w:p w:rsidR="007017C4" w:rsidRPr="00A9552B" w:rsidRDefault="007017C4" w:rsidP="0059399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r w:rsidRPr="00A9552B">
              <w:rPr>
                <w:lang w:eastAsia="en-US"/>
              </w:rPr>
              <w:t>риобретение материалов</w:t>
            </w:r>
            <w:r>
              <w:rPr>
                <w:lang w:eastAsia="en-US"/>
              </w:rPr>
              <w:t xml:space="preserve"> для ремонта котельной</w:t>
            </w:r>
          </w:p>
        </w:tc>
        <w:tc>
          <w:tcPr>
            <w:tcW w:w="1370" w:type="dxa"/>
            <w:gridSpan w:val="3"/>
            <w:vMerge w:val="restart"/>
            <w:tcBorders>
              <w:left w:val="single" w:sz="4" w:space="0" w:color="auto"/>
            </w:tcBorders>
            <w:vAlign w:val="center"/>
          </w:tcPr>
          <w:p w:rsidR="007017C4" w:rsidRPr="00A9552B" w:rsidRDefault="007017C4" w:rsidP="00593994">
            <w:pPr>
              <w:jc w:val="center"/>
              <w:rPr>
                <w:color w:val="000000"/>
              </w:rPr>
            </w:pPr>
            <w:r w:rsidRPr="00A9552B">
              <w:rPr>
                <w:color w:val="000000"/>
              </w:rPr>
              <w:t>Июнь-сентябрь</w:t>
            </w:r>
          </w:p>
        </w:tc>
        <w:tc>
          <w:tcPr>
            <w:tcW w:w="1395" w:type="dxa"/>
            <w:vAlign w:val="center"/>
          </w:tcPr>
          <w:p w:rsidR="007017C4" w:rsidRPr="00A9552B" w:rsidRDefault="007017C4" w:rsidP="00593994">
            <w:pPr>
              <w:jc w:val="center"/>
            </w:pPr>
            <w:r>
              <w:t>30000,00</w:t>
            </w:r>
          </w:p>
          <w:p w:rsidR="007017C4" w:rsidRPr="00292242" w:rsidRDefault="007017C4" w:rsidP="00593994">
            <w:pPr>
              <w:jc w:val="center"/>
            </w:pPr>
            <w:r>
              <w:t>Выполнено</w:t>
            </w:r>
          </w:p>
        </w:tc>
      </w:tr>
      <w:tr w:rsidR="007017C4" w:rsidRPr="00A9552B" w:rsidTr="0099382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80"/>
        </w:trPr>
        <w:tc>
          <w:tcPr>
            <w:tcW w:w="610" w:type="dxa"/>
            <w:vMerge/>
          </w:tcPr>
          <w:p w:rsidR="007017C4" w:rsidRDefault="007017C4" w:rsidP="00593994">
            <w:pPr>
              <w:jc w:val="center"/>
              <w:rPr>
                <w:lang w:eastAsia="en-US"/>
              </w:rPr>
            </w:pPr>
          </w:p>
        </w:tc>
        <w:tc>
          <w:tcPr>
            <w:tcW w:w="3544" w:type="dxa"/>
            <w:vMerge/>
            <w:vAlign w:val="center"/>
          </w:tcPr>
          <w:p w:rsidR="007017C4" w:rsidRDefault="007017C4" w:rsidP="00593994"/>
        </w:tc>
        <w:tc>
          <w:tcPr>
            <w:tcW w:w="4257" w:type="dxa"/>
            <w:gridSpan w:val="2"/>
            <w:tcBorders>
              <w:right w:val="single" w:sz="4" w:space="0" w:color="auto"/>
            </w:tcBorders>
          </w:tcPr>
          <w:p w:rsidR="007017C4" w:rsidRDefault="007017C4" w:rsidP="00593994">
            <w:pPr>
              <w:jc w:val="both"/>
              <w:rPr>
                <w:lang w:eastAsia="en-US"/>
              </w:rPr>
            </w:pPr>
            <w:r w:rsidRPr="0010326F">
              <w:rPr>
                <w:lang w:eastAsia="en-US"/>
              </w:rPr>
              <w:t>Поверка манометров</w:t>
            </w:r>
          </w:p>
        </w:tc>
        <w:tc>
          <w:tcPr>
            <w:tcW w:w="1370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:rsidR="007017C4" w:rsidRPr="00A9552B" w:rsidRDefault="007017C4" w:rsidP="00593994">
            <w:pPr>
              <w:jc w:val="center"/>
              <w:rPr>
                <w:color w:val="000000"/>
              </w:rPr>
            </w:pPr>
          </w:p>
        </w:tc>
        <w:tc>
          <w:tcPr>
            <w:tcW w:w="1395" w:type="dxa"/>
            <w:vAlign w:val="center"/>
          </w:tcPr>
          <w:p w:rsidR="007017C4" w:rsidRDefault="007017C4" w:rsidP="00593994">
            <w:pPr>
              <w:jc w:val="center"/>
            </w:pPr>
            <w:r>
              <w:t>1000,00</w:t>
            </w:r>
          </w:p>
          <w:p w:rsidR="007017C4" w:rsidRDefault="007017C4" w:rsidP="00593994">
            <w:pPr>
              <w:jc w:val="center"/>
            </w:pPr>
            <w:r>
              <w:t>Выполнено</w:t>
            </w:r>
          </w:p>
        </w:tc>
      </w:tr>
      <w:tr w:rsidR="007017C4" w:rsidRPr="00A9552B" w:rsidTr="0099382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80"/>
        </w:trPr>
        <w:tc>
          <w:tcPr>
            <w:tcW w:w="610" w:type="dxa"/>
            <w:vMerge/>
          </w:tcPr>
          <w:p w:rsidR="007017C4" w:rsidRDefault="007017C4" w:rsidP="00593994">
            <w:pPr>
              <w:jc w:val="center"/>
              <w:rPr>
                <w:lang w:eastAsia="en-US"/>
              </w:rPr>
            </w:pPr>
          </w:p>
        </w:tc>
        <w:tc>
          <w:tcPr>
            <w:tcW w:w="3544" w:type="dxa"/>
            <w:vMerge/>
            <w:vAlign w:val="center"/>
          </w:tcPr>
          <w:p w:rsidR="007017C4" w:rsidRDefault="007017C4" w:rsidP="00593994"/>
        </w:tc>
        <w:tc>
          <w:tcPr>
            <w:tcW w:w="4257" w:type="dxa"/>
            <w:gridSpan w:val="2"/>
            <w:tcBorders>
              <w:right w:val="single" w:sz="4" w:space="0" w:color="auto"/>
            </w:tcBorders>
          </w:tcPr>
          <w:p w:rsidR="007017C4" w:rsidRDefault="007017C4" w:rsidP="00593994">
            <w:pPr>
              <w:jc w:val="both"/>
              <w:rPr>
                <w:lang w:eastAsia="en-US"/>
              </w:rPr>
            </w:pPr>
            <w:r w:rsidRPr="0010326F">
              <w:rPr>
                <w:lang w:eastAsia="en-US"/>
              </w:rPr>
              <w:t>Приобретение щита управления в дошкольную группу</w:t>
            </w:r>
          </w:p>
        </w:tc>
        <w:tc>
          <w:tcPr>
            <w:tcW w:w="1370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:rsidR="007017C4" w:rsidRPr="00A9552B" w:rsidRDefault="007017C4" w:rsidP="00593994">
            <w:pPr>
              <w:jc w:val="center"/>
              <w:rPr>
                <w:color w:val="000000"/>
              </w:rPr>
            </w:pPr>
          </w:p>
        </w:tc>
        <w:tc>
          <w:tcPr>
            <w:tcW w:w="1395" w:type="dxa"/>
            <w:vAlign w:val="center"/>
          </w:tcPr>
          <w:p w:rsidR="007017C4" w:rsidRDefault="007017C4" w:rsidP="004B22D5">
            <w:pPr>
              <w:jc w:val="center"/>
            </w:pPr>
            <w:r>
              <w:t>5000,00</w:t>
            </w:r>
          </w:p>
          <w:p w:rsidR="007017C4" w:rsidRDefault="007017C4" w:rsidP="004B22D5">
            <w:pPr>
              <w:jc w:val="center"/>
            </w:pPr>
            <w:r>
              <w:t>Выполнено</w:t>
            </w:r>
          </w:p>
        </w:tc>
      </w:tr>
      <w:tr w:rsidR="007017C4" w:rsidRPr="00A9552B" w:rsidTr="0099382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74"/>
        </w:trPr>
        <w:tc>
          <w:tcPr>
            <w:tcW w:w="610" w:type="dxa"/>
          </w:tcPr>
          <w:p w:rsidR="007017C4" w:rsidRDefault="007017C4" w:rsidP="00593994">
            <w:pPr>
              <w:jc w:val="center"/>
              <w:rPr>
                <w:lang w:eastAsia="en-US"/>
              </w:rPr>
            </w:pPr>
          </w:p>
          <w:p w:rsidR="007017C4" w:rsidRPr="00A9552B" w:rsidRDefault="007017C4" w:rsidP="0059399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3544" w:type="dxa"/>
            <w:vAlign w:val="center"/>
          </w:tcPr>
          <w:p w:rsidR="007017C4" w:rsidRDefault="007017C4" w:rsidP="00593994">
            <w:r>
              <w:t>МБОУ  « Юндинская СОШ</w:t>
            </w:r>
            <w:r w:rsidRPr="00A9552B">
              <w:t>»</w:t>
            </w:r>
          </w:p>
        </w:tc>
        <w:tc>
          <w:tcPr>
            <w:tcW w:w="4257" w:type="dxa"/>
            <w:gridSpan w:val="2"/>
            <w:tcBorders>
              <w:right w:val="single" w:sz="4" w:space="0" w:color="auto"/>
            </w:tcBorders>
          </w:tcPr>
          <w:p w:rsidR="007017C4" w:rsidRDefault="007017C4" w:rsidP="0059399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Приобретение материалов для оборудования дополнительной системы отопления</w:t>
            </w:r>
          </w:p>
        </w:tc>
        <w:tc>
          <w:tcPr>
            <w:tcW w:w="1370" w:type="dxa"/>
            <w:gridSpan w:val="3"/>
            <w:tcBorders>
              <w:left w:val="single" w:sz="4" w:space="0" w:color="auto"/>
            </w:tcBorders>
            <w:vAlign w:val="center"/>
          </w:tcPr>
          <w:p w:rsidR="007017C4" w:rsidRPr="00A9552B" w:rsidRDefault="007017C4" w:rsidP="00593994">
            <w:pPr>
              <w:jc w:val="center"/>
              <w:rPr>
                <w:color w:val="000000"/>
              </w:rPr>
            </w:pPr>
            <w:r w:rsidRPr="00A9552B">
              <w:rPr>
                <w:color w:val="000000"/>
              </w:rPr>
              <w:t>Июнь-сентябрь</w:t>
            </w:r>
          </w:p>
        </w:tc>
        <w:tc>
          <w:tcPr>
            <w:tcW w:w="1395" w:type="dxa"/>
            <w:vAlign w:val="center"/>
          </w:tcPr>
          <w:p w:rsidR="007017C4" w:rsidRDefault="007017C4" w:rsidP="00593994">
            <w:pPr>
              <w:jc w:val="center"/>
            </w:pPr>
            <w:r>
              <w:t>30000,00</w:t>
            </w:r>
          </w:p>
          <w:p w:rsidR="007017C4" w:rsidRDefault="007017C4" w:rsidP="00593994">
            <w:pPr>
              <w:jc w:val="center"/>
            </w:pPr>
            <w:r>
              <w:t>На закупках</w:t>
            </w:r>
          </w:p>
        </w:tc>
      </w:tr>
      <w:tr w:rsidR="007017C4" w:rsidRPr="00A9552B" w:rsidTr="0099382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09"/>
        </w:trPr>
        <w:tc>
          <w:tcPr>
            <w:tcW w:w="610" w:type="dxa"/>
            <w:tcBorders>
              <w:bottom w:val="single" w:sz="4" w:space="0" w:color="auto"/>
            </w:tcBorders>
          </w:tcPr>
          <w:p w:rsidR="007017C4" w:rsidRDefault="007017C4" w:rsidP="00593994">
            <w:pPr>
              <w:jc w:val="center"/>
              <w:rPr>
                <w:lang w:eastAsia="en-US"/>
              </w:rPr>
            </w:pPr>
          </w:p>
          <w:p w:rsidR="007017C4" w:rsidRPr="00A9552B" w:rsidRDefault="007017C4" w:rsidP="0059399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7017C4" w:rsidRDefault="007017C4" w:rsidP="00593994">
            <w:r>
              <w:t>МБОУ « Исаковская средняя школа»</w:t>
            </w:r>
          </w:p>
          <w:p w:rsidR="007017C4" w:rsidRPr="00A9552B" w:rsidRDefault="007017C4" w:rsidP="00593994"/>
        </w:tc>
        <w:tc>
          <w:tcPr>
            <w:tcW w:w="425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017C4" w:rsidRDefault="007017C4" w:rsidP="00593994">
            <w:pPr>
              <w:jc w:val="both"/>
              <w:rPr>
                <w:lang w:eastAsia="en-US"/>
              </w:rPr>
            </w:pPr>
            <w:r w:rsidRPr="004B22D5">
              <w:rPr>
                <w:lang w:eastAsia="en-US"/>
              </w:rPr>
              <w:t>Приобретение материалов для ремонта системы отопления</w:t>
            </w:r>
          </w:p>
          <w:p w:rsidR="007017C4" w:rsidRPr="00A9552B" w:rsidRDefault="007017C4" w:rsidP="00593994">
            <w:pPr>
              <w:jc w:val="both"/>
              <w:rPr>
                <w:lang w:eastAsia="en-US"/>
              </w:rPr>
            </w:pPr>
          </w:p>
        </w:tc>
        <w:tc>
          <w:tcPr>
            <w:tcW w:w="1370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017C4" w:rsidRPr="00A9552B" w:rsidRDefault="007017C4" w:rsidP="00593994">
            <w:pPr>
              <w:jc w:val="center"/>
              <w:rPr>
                <w:color w:val="000000"/>
              </w:rPr>
            </w:pPr>
            <w:r w:rsidRPr="00A9552B">
              <w:rPr>
                <w:color w:val="000000"/>
              </w:rPr>
              <w:t>Июнь-сентябрь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center"/>
          </w:tcPr>
          <w:p w:rsidR="007017C4" w:rsidRDefault="007017C4" w:rsidP="00593994">
            <w:pPr>
              <w:jc w:val="center"/>
            </w:pPr>
            <w:r>
              <w:t>30000,00</w:t>
            </w:r>
          </w:p>
          <w:p w:rsidR="007017C4" w:rsidRPr="00292242" w:rsidRDefault="007017C4" w:rsidP="00593994">
            <w:pPr>
              <w:jc w:val="center"/>
            </w:pPr>
            <w:r>
              <w:t>Выполнено</w:t>
            </w:r>
          </w:p>
        </w:tc>
      </w:tr>
      <w:tr w:rsidR="007017C4" w:rsidRPr="00A9552B" w:rsidTr="0099382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49"/>
        </w:trPr>
        <w:tc>
          <w:tcPr>
            <w:tcW w:w="610" w:type="dxa"/>
          </w:tcPr>
          <w:p w:rsidR="007017C4" w:rsidRDefault="007017C4" w:rsidP="00593994">
            <w:pPr>
              <w:jc w:val="center"/>
              <w:rPr>
                <w:lang w:eastAsia="en-US"/>
              </w:rPr>
            </w:pPr>
          </w:p>
          <w:p w:rsidR="007017C4" w:rsidRPr="00A9552B" w:rsidRDefault="007017C4" w:rsidP="0059399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3544" w:type="dxa"/>
            <w:vAlign w:val="center"/>
          </w:tcPr>
          <w:p w:rsidR="007017C4" w:rsidRDefault="007017C4" w:rsidP="00593994">
            <w:pPr>
              <w:spacing w:line="480" w:lineRule="auto"/>
            </w:pPr>
            <w:r>
              <w:t xml:space="preserve">МБОУ «Люкская средняя </w:t>
            </w:r>
            <w:r w:rsidRPr="00A9552B">
              <w:t xml:space="preserve"> школа»</w:t>
            </w:r>
          </w:p>
        </w:tc>
        <w:tc>
          <w:tcPr>
            <w:tcW w:w="4257" w:type="dxa"/>
            <w:gridSpan w:val="2"/>
            <w:tcBorders>
              <w:right w:val="single" w:sz="4" w:space="0" w:color="auto"/>
            </w:tcBorders>
          </w:tcPr>
          <w:p w:rsidR="007017C4" w:rsidRDefault="007017C4" w:rsidP="0059399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Приобретение  электродвигателя для теплового узла</w:t>
            </w:r>
          </w:p>
        </w:tc>
        <w:tc>
          <w:tcPr>
            <w:tcW w:w="1370" w:type="dxa"/>
            <w:gridSpan w:val="3"/>
            <w:tcBorders>
              <w:top w:val="nil"/>
              <w:left w:val="single" w:sz="4" w:space="0" w:color="auto"/>
            </w:tcBorders>
            <w:vAlign w:val="center"/>
          </w:tcPr>
          <w:p w:rsidR="007017C4" w:rsidRPr="00A9552B" w:rsidRDefault="007017C4" w:rsidP="00593994">
            <w:pPr>
              <w:jc w:val="center"/>
              <w:rPr>
                <w:color w:val="000000"/>
              </w:rPr>
            </w:pPr>
            <w:r w:rsidRPr="00A9552B">
              <w:rPr>
                <w:color w:val="000000"/>
              </w:rPr>
              <w:t>Июль-сентябрь</w:t>
            </w:r>
          </w:p>
        </w:tc>
        <w:tc>
          <w:tcPr>
            <w:tcW w:w="1395" w:type="dxa"/>
            <w:vAlign w:val="center"/>
          </w:tcPr>
          <w:p w:rsidR="007017C4" w:rsidRDefault="007017C4" w:rsidP="00593994">
            <w:pPr>
              <w:jc w:val="center"/>
            </w:pPr>
            <w:r>
              <w:t>20000,00</w:t>
            </w:r>
          </w:p>
          <w:p w:rsidR="007017C4" w:rsidRDefault="007017C4" w:rsidP="00593994">
            <w:pPr>
              <w:jc w:val="center"/>
            </w:pPr>
            <w:r>
              <w:t>Малые закупки</w:t>
            </w:r>
          </w:p>
        </w:tc>
      </w:tr>
      <w:tr w:rsidR="007017C4" w:rsidRPr="00A9552B" w:rsidTr="0099382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34"/>
        </w:trPr>
        <w:tc>
          <w:tcPr>
            <w:tcW w:w="610" w:type="dxa"/>
          </w:tcPr>
          <w:p w:rsidR="007017C4" w:rsidRDefault="007017C4" w:rsidP="00593994">
            <w:pPr>
              <w:jc w:val="center"/>
              <w:rPr>
                <w:lang w:eastAsia="en-US"/>
              </w:rPr>
            </w:pPr>
          </w:p>
          <w:p w:rsidR="007017C4" w:rsidRPr="00A9552B" w:rsidRDefault="007017C4" w:rsidP="0059399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544" w:type="dxa"/>
            <w:vAlign w:val="center"/>
          </w:tcPr>
          <w:p w:rsidR="007017C4" w:rsidRDefault="007017C4" w:rsidP="00593994">
            <w:r>
              <w:t>МБОУ « Воегуртская средняя школа</w:t>
            </w:r>
          </w:p>
        </w:tc>
        <w:tc>
          <w:tcPr>
            <w:tcW w:w="4257" w:type="dxa"/>
            <w:gridSpan w:val="2"/>
            <w:tcBorders>
              <w:right w:val="single" w:sz="4" w:space="0" w:color="auto"/>
            </w:tcBorders>
          </w:tcPr>
          <w:p w:rsidR="007017C4" w:rsidRDefault="007017C4" w:rsidP="0059399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Приобретение материалов для оборудования дополнительной системы отопления в дошкольной группе</w:t>
            </w:r>
          </w:p>
        </w:tc>
        <w:tc>
          <w:tcPr>
            <w:tcW w:w="1370" w:type="dxa"/>
            <w:gridSpan w:val="3"/>
            <w:tcBorders>
              <w:left w:val="single" w:sz="4" w:space="0" w:color="auto"/>
            </w:tcBorders>
            <w:vAlign w:val="center"/>
          </w:tcPr>
          <w:p w:rsidR="007017C4" w:rsidRPr="00A9552B" w:rsidRDefault="007017C4" w:rsidP="00593994">
            <w:pPr>
              <w:jc w:val="center"/>
              <w:rPr>
                <w:color w:val="000000"/>
              </w:rPr>
            </w:pPr>
            <w:r w:rsidRPr="00A9552B">
              <w:rPr>
                <w:color w:val="000000"/>
              </w:rPr>
              <w:t>Июль-сентябрь</w:t>
            </w:r>
          </w:p>
        </w:tc>
        <w:tc>
          <w:tcPr>
            <w:tcW w:w="1395" w:type="dxa"/>
            <w:vAlign w:val="center"/>
          </w:tcPr>
          <w:p w:rsidR="007017C4" w:rsidRDefault="007017C4" w:rsidP="00593994">
            <w:r>
              <w:t xml:space="preserve"> 10000,00</w:t>
            </w:r>
          </w:p>
          <w:p w:rsidR="007017C4" w:rsidRDefault="007017C4" w:rsidP="00593994">
            <w:r>
              <w:t>Выполнено</w:t>
            </w:r>
          </w:p>
        </w:tc>
      </w:tr>
      <w:tr w:rsidR="007017C4" w:rsidRPr="00A9552B" w:rsidTr="0099382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04"/>
        </w:trPr>
        <w:tc>
          <w:tcPr>
            <w:tcW w:w="610" w:type="dxa"/>
          </w:tcPr>
          <w:p w:rsidR="007017C4" w:rsidRDefault="007017C4" w:rsidP="00593994">
            <w:pPr>
              <w:jc w:val="center"/>
              <w:rPr>
                <w:lang w:eastAsia="en-US"/>
              </w:rPr>
            </w:pPr>
          </w:p>
          <w:p w:rsidR="007017C4" w:rsidRPr="00A9552B" w:rsidRDefault="007017C4" w:rsidP="0059399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3544" w:type="dxa"/>
            <w:vAlign w:val="center"/>
          </w:tcPr>
          <w:p w:rsidR="007017C4" w:rsidRPr="00A9552B" w:rsidRDefault="007017C4" w:rsidP="00593994">
            <w:r>
              <w:t>МБОУ « Быдыпиевская ООШ»</w:t>
            </w:r>
          </w:p>
        </w:tc>
        <w:tc>
          <w:tcPr>
            <w:tcW w:w="4257" w:type="dxa"/>
            <w:gridSpan w:val="2"/>
            <w:tcBorders>
              <w:right w:val="single" w:sz="4" w:space="0" w:color="auto"/>
            </w:tcBorders>
          </w:tcPr>
          <w:p w:rsidR="007017C4" w:rsidRPr="00A9552B" w:rsidRDefault="007017C4" w:rsidP="0059399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Pr="004B22D5">
              <w:rPr>
                <w:lang w:eastAsia="en-US"/>
              </w:rPr>
              <w:t>Приобретение материалов для оборудования дополнительной системы отопления здания дошкольной группы</w:t>
            </w:r>
          </w:p>
        </w:tc>
        <w:tc>
          <w:tcPr>
            <w:tcW w:w="1370" w:type="dxa"/>
            <w:gridSpan w:val="3"/>
            <w:tcBorders>
              <w:left w:val="single" w:sz="4" w:space="0" w:color="auto"/>
            </w:tcBorders>
            <w:vAlign w:val="center"/>
          </w:tcPr>
          <w:p w:rsidR="007017C4" w:rsidRPr="00A9552B" w:rsidRDefault="007017C4" w:rsidP="00593994">
            <w:pPr>
              <w:jc w:val="center"/>
              <w:rPr>
                <w:color w:val="000000"/>
              </w:rPr>
            </w:pPr>
            <w:r w:rsidRPr="00A9552B">
              <w:rPr>
                <w:color w:val="000000"/>
              </w:rPr>
              <w:t>Июль-сентябрь</w:t>
            </w:r>
          </w:p>
        </w:tc>
        <w:tc>
          <w:tcPr>
            <w:tcW w:w="1395" w:type="dxa"/>
            <w:vAlign w:val="center"/>
          </w:tcPr>
          <w:p w:rsidR="007017C4" w:rsidRDefault="007017C4" w:rsidP="00593994">
            <w:pPr>
              <w:jc w:val="center"/>
            </w:pPr>
            <w:r>
              <w:t>41000,00</w:t>
            </w:r>
          </w:p>
          <w:p w:rsidR="007017C4" w:rsidRPr="001E0C21" w:rsidRDefault="007017C4" w:rsidP="00593994">
            <w:pPr>
              <w:jc w:val="center"/>
            </w:pPr>
            <w:r>
              <w:t>Выполнено</w:t>
            </w:r>
          </w:p>
        </w:tc>
      </w:tr>
      <w:tr w:rsidR="007017C4" w:rsidRPr="00A9552B" w:rsidTr="0099382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31"/>
        </w:trPr>
        <w:tc>
          <w:tcPr>
            <w:tcW w:w="610" w:type="dxa"/>
          </w:tcPr>
          <w:p w:rsidR="007017C4" w:rsidRDefault="007017C4" w:rsidP="00593994">
            <w:pPr>
              <w:jc w:val="center"/>
              <w:rPr>
                <w:lang w:eastAsia="en-US"/>
              </w:rPr>
            </w:pPr>
          </w:p>
          <w:p w:rsidR="007017C4" w:rsidRDefault="007017C4" w:rsidP="0059399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3544" w:type="dxa"/>
            <w:vAlign w:val="center"/>
          </w:tcPr>
          <w:p w:rsidR="007017C4" w:rsidRPr="00A9552B" w:rsidRDefault="007017C4" w:rsidP="00593994">
            <w:r>
              <w:t>МБОУ « Падеринская основная общеобразовательная школа»</w:t>
            </w:r>
          </w:p>
        </w:tc>
        <w:tc>
          <w:tcPr>
            <w:tcW w:w="4257" w:type="dxa"/>
            <w:gridSpan w:val="2"/>
            <w:tcBorders>
              <w:right w:val="single" w:sz="4" w:space="0" w:color="auto"/>
            </w:tcBorders>
          </w:tcPr>
          <w:p w:rsidR="007017C4" w:rsidRPr="004B22D5" w:rsidRDefault="007017C4" w:rsidP="00593994">
            <w:pPr>
              <w:jc w:val="both"/>
              <w:rPr>
                <w:lang w:eastAsia="en-US"/>
              </w:rPr>
            </w:pPr>
            <w:r w:rsidRPr="004B22D5">
              <w:rPr>
                <w:lang w:eastAsia="en-US"/>
              </w:rPr>
              <w:t>Приобретение материалов для ремонта системы отопления</w:t>
            </w:r>
          </w:p>
        </w:tc>
        <w:tc>
          <w:tcPr>
            <w:tcW w:w="1370" w:type="dxa"/>
            <w:gridSpan w:val="3"/>
            <w:tcBorders>
              <w:left w:val="single" w:sz="4" w:space="0" w:color="auto"/>
            </w:tcBorders>
            <w:vAlign w:val="center"/>
          </w:tcPr>
          <w:p w:rsidR="007017C4" w:rsidRPr="00A9552B" w:rsidRDefault="007017C4" w:rsidP="00593994">
            <w:pPr>
              <w:jc w:val="center"/>
              <w:rPr>
                <w:color w:val="000000"/>
              </w:rPr>
            </w:pPr>
            <w:r w:rsidRPr="00A9552B">
              <w:rPr>
                <w:color w:val="000000"/>
              </w:rPr>
              <w:t>Июль-сентябрь</w:t>
            </w:r>
          </w:p>
        </w:tc>
        <w:tc>
          <w:tcPr>
            <w:tcW w:w="1395" w:type="dxa"/>
            <w:vAlign w:val="center"/>
          </w:tcPr>
          <w:p w:rsidR="007017C4" w:rsidRDefault="007017C4" w:rsidP="00593994">
            <w:pPr>
              <w:jc w:val="center"/>
            </w:pPr>
            <w:r>
              <w:t>53500,00</w:t>
            </w:r>
          </w:p>
          <w:p w:rsidR="007017C4" w:rsidRPr="008D6D08" w:rsidRDefault="007017C4" w:rsidP="00593994">
            <w:pPr>
              <w:jc w:val="center"/>
            </w:pPr>
            <w:r>
              <w:t>Выполнено</w:t>
            </w:r>
          </w:p>
        </w:tc>
      </w:tr>
      <w:tr w:rsidR="007017C4" w:rsidRPr="00A9552B" w:rsidTr="0099382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41"/>
        </w:trPr>
        <w:tc>
          <w:tcPr>
            <w:tcW w:w="610" w:type="dxa"/>
          </w:tcPr>
          <w:p w:rsidR="007017C4" w:rsidRDefault="007017C4" w:rsidP="0059399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  <w:p w:rsidR="007017C4" w:rsidRPr="00A9552B" w:rsidRDefault="007017C4" w:rsidP="00593994">
            <w:pPr>
              <w:jc w:val="center"/>
              <w:rPr>
                <w:lang w:eastAsia="en-US"/>
              </w:rPr>
            </w:pPr>
          </w:p>
        </w:tc>
        <w:tc>
          <w:tcPr>
            <w:tcW w:w="3544" w:type="dxa"/>
            <w:vAlign w:val="center"/>
          </w:tcPr>
          <w:p w:rsidR="007017C4" w:rsidRPr="00A9552B" w:rsidRDefault="007017C4" w:rsidP="00593994">
            <w:r>
              <w:t>МБОУ ДО « Балезинский ЦДТ»</w:t>
            </w:r>
          </w:p>
        </w:tc>
        <w:tc>
          <w:tcPr>
            <w:tcW w:w="4257" w:type="dxa"/>
            <w:gridSpan w:val="2"/>
            <w:tcBorders>
              <w:right w:val="single" w:sz="4" w:space="0" w:color="auto"/>
            </w:tcBorders>
          </w:tcPr>
          <w:p w:rsidR="007017C4" w:rsidRPr="00A9552B" w:rsidRDefault="007017C4" w:rsidP="0059399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Приобретение материалов для ремонта системы отопления</w:t>
            </w:r>
          </w:p>
        </w:tc>
        <w:tc>
          <w:tcPr>
            <w:tcW w:w="1370" w:type="dxa"/>
            <w:gridSpan w:val="3"/>
            <w:tcBorders>
              <w:left w:val="single" w:sz="4" w:space="0" w:color="auto"/>
            </w:tcBorders>
            <w:vAlign w:val="center"/>
          </w:tcPr>
          <w:p w:rsidR="007017C4" w:rsidRPr="00A9552B" w:rsidRDefault="007017C4" w:rsidP="00593994">
            <w:pPr>
              <w:jc w:val="center"/>
              <w:rPr>
                <w:color w:val="000000"/>
              </w:rPr>
            </w:pPr>
            <w:r w:rsidRPr="00A9552B">
              <w:rPr>
                <w:color w:val="000000"/>
              </w:rPr>
              <w:t>Июль-сентябрь</w:t>
            </w:r>
          </w:p>
        </w:tc>
        <w:tc>
          <w:tcPr>
            <w:tcW w:w="1395" w:type="dxa"/>
            <w:vAlign w:val="center"/>
          </w:tcPr>
          <w:p w:rsidR="007017C4" w:rsidRDefault="007017C4" w:rsidP="00593994">
            <w:pPr>
              <w:jc w:val="center"/>
            </w:pPr>
            <w:r>
              <w:t xml:space="preserve">10000,00 </w:t>
            </w:r>
          </w:p>
          <w:p w:rsidR="007017C4" w:rsidRPr="001A0B24" w:rsidRDefault="007017C4" w:rsidP="00B16938">
            <w:pPr>
              <w:jc w:val="center"/>
            </w:pPr>
            <w:r>
              <w:t>На закупках</w:t>
            </w:r>
          </w:p>
        </w:tc>
      </w:tr>
      <w:tr w:rsidR="007017C4" w:rsidRPr="00A9552B" w:rsidTr="0099382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610" w:type="dxa"/>
          </w:tcPr>
          <w:p w:rsidR="007017C4" w:rsidRPr="00A9552B" w:rsidRDefault="007017C4" w:rsidP="00593994">
            <w:pPr>
              <w:jc w:val="center"/>
              <w:rPr>
                <w:lang w:eastAsia="en-US"/>
              </w:rPr>
            </w:pP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:rsidR="007017C4" w:rsidRPr="00A9552B" w:rsidRDefault="007017C4" w:rsidP="00593994">
            <w:pPr>
              <w:rPr>
                <w:color w:val="000000"/>
              </w:rPr>
            </w:pPr>
            <w:r w:rsidRPr="00C6521C">
              <w:t>ИТОГО по школам:</w:t>
            </w:r>
          </w:p>
        </w:tc>
        <w:tc>
          <w:tcPr>
            <w:tcW w:w="4257" w:type="dxa"/>
            <w:gridSpan w:val="2"/>
            <w:tcBorders>
              <w:right w:val="single" w:sz="4" w:space="0" w:color="auto"/>
            </w:tcBorders>
            <w:vAlign w:val="center"/>
          </w:tcPr>
          <w:p w:rsidR="007017C4" w:rsidRPr="00A9552B" w:rsidRDefault="007017C4" w:rsidP="00593994">
            <w:pPr>
              <w:jc w:val="center"/>
              <w:rPr>
                <w:color w:val="000000"/>
              </w:rPr>
            </w:pPr>
          </w:p>
        </w:tc>
        <w:tc>
          <w:tcPr>
            <w:tcW w:w="1370" w:type="dxa"/>
            <w:gridSpan w:val="3"/>
            <w:tcBorders>
              <w:left w:val="single" w:sz="4" w:space="0" w:color="auto"/>
            </w:tcBorders>
            <w:vAlign w:val="center"/>
          </w:tcPr>
          <w:p w:rsidR="007017C4" w:rsidRPr="00A9552B" w:rsidRDefault="007017C4" w:rsidP="00593994">
            <w:pPr>
              <w:jc w:val="center"/>
              <w:rPr>
                <w:color w:val="000000"/>
              </w:rPr>
            </w:pPr>
          </w:p>
        </w:tc>
        <w:tc>
          <w:tcPr>
            <w:tcW w:w="1395" w:type="dxa"/>
            <w:vAlign w:val="center"/>
          </w:tcPr>
          <w:p w:rsidR="007017C4" w:rsidRPr="00C6521C" w:rsidRDefault="007017C4" w:rsidP="00593994">
            <w:pPr>
              <w:jc w:val="center"/>
            </w:pPr>
            <w:r>
              <w:t>261500</w:t>
            </w:r>
            <w:r w:rsidRPr="00C6521C">
              <w:t>,00</w:t>
            </w:r>
          </w:p>
        </w:tc>
      </w:tr>
      <w:tr w:rsidR="007017C4" w:rsidRPr="00A9552B" w:rsidTr="0099382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610" w:type="dxa"/>
          </w:tcPr>
          <w:p w:rsidR="007017C4" w:rsidRPr="00A9552B" w:rsidRDefault="007017C4" w:rsidP="0059399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3544" w:type="dxa"/>
            <w:vAlign w:val="center"/>
          </w:tcPr>
          <w:p w:rsidR="007017C4" w:rsidRDefault="007017C4" w:rsidP="00593994">
            <w:pPr>
              <w:spacing w:line="480" w:lineRule="auto"/>
            </w:pPr>
            <w:r>
              <w:t>МБДОУ детский сад « Италмас»</w:t>
            </w:r>
          </w:p>
        </w:tc>
        <w:tc>
          <w:tcPr>
            <w:tcW w:w="4257" w:type="dxa"/>
            <w:gridSpan w:val="2"/>
            <w:tcBorders>
              <w:right w:val="single" w:sz="4" w:space="0" w:color="auto"/>
            </w:tcBorders>
            <w:vAlign w:val="center"/>
          </w:tcPr>
          <w:p w:rsidR="007017C4" w:rsidRDefault="007017C4" w:rsidP="0059399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Приобретение материалов для ремонта системы отопления</w:t>
            </w:r>
          </w:p>
        </w:tc>
        <w:tc>
          <w:tcPr>
            <w:tcW w:w="1370" w:type="dxa"/>
            <w:gridSpan w:val="3"/>
            <w:tcBorders>
              <w:left w:val="single" w:sz="4" w:space="0" w:color="auto"/>
            </w:tcBorders>
            <w:vAlign w:val="center"/>
          </w:tcPr>
          <w:p w:rsidR="007017C4" w:rsidRDefault="007017C4" w:rsidP="005939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Июль-</w:t>
            </w:r>
          </w:p>
          <w:p w:rsidR="007017C4" w:rsidRDefault="007017C4" w:rsidP="005939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сентябрь</w:t>
            </w:r>
          </w:p>
        </w:tc>
        <w:tc>
          <w:tcPr>
            <w:tcW w:w="1395" w:type="dxa"/>
            <w:vAlign w:val="center"/>
          </w:tcPr>
          <w:p w:rsidR="007017C4" w:rsidRDefault="007017C4" w:rsidP="00593994">
            <w:pPr>
              <w:jc w:val="center"/>
            </w:pPr>
            <w:r>
              <w:t>5000,00</w:t>
            </w:r>
          </w:p>
          <w:p w:rsidR="007017C4" w:rsidRDefault="007017C4" w:rsidP="00593994">
            <w:pPr>
              <w:jc w:val="center"/>
            </w:pPr>
            <w:r>
              <w:t>На закупках</w:t>
            </w:r>
          </w:p>
        </w:tc>
      </w:tr>
      <w:tr w:rsidR="007017C4" w:rsidRPr="00A9552B" w:rsidTr="0099382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610" w:type="dxa"/>
          </w:tcPr>
          <w:p w:rsidR="007017C4" w:rsidRPr="00A9552B" w:rsidRDefault="007017C4" w:rsidP="0059399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3544" w:type="dxa"/>
            <w:vAlign w:val="center"/>
          </w:tcPr>
          <w:p w:rsidR="007017C4" w:rsidRDefault="007017C4" w:rsidP="00593994">
            <w:pPr>
              <w:spacing w:line="480" w:lineRule="auto"/>
            </w:pPr>
            <w:r>
              <w:t>МБДОУ детский сад « Родничок</w:t>
            </w:r>
          </w:p>
        </w:tc>
        <w:tc>
          <w:tcPr>
            <w:tcW w:w="4257" w:type="dxa"/>
            <w:gridSpan w:val="2"/>
            <w:tcBorders>
              <w:right w:val="single" w:sz="4" w:space="0" w:color="auto"/>
            </w:tcBorders>
            <w:vAlign w:val="center"/>
          </w:tcPr>
          <w:p w:rsidR="007017C4" w:rsidRDefault="007017C4" w:rsidP="0059399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Приобретение материалов для ремонта системы отопления</w:t>
            </w:r>
          </w:p>
        </w:tc>
        <w:tc>
          <w:tcPr>
            <w:tcW w:w="1370" w:type="dxa"/>
            <w:gridSpan w:val="3"/>
            <w:tcBorders>
              <w:left w:val="single" w:sz="4" w:space="0" w:color="auto"/>
            </w:tcBorders>
            <w:vAlign w:val="center"/>
          </w:tcPr>
          <w:p w:rsidR="007017C4" w:rsidRDefault="007017C4" w:rsidP="005939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Июль-</w:t>
            </w:r>
          </w:p>
          <w:p w:rsidR="007017C4" w:rsidRDefault="007017C4" w:rsidP="005939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сентябрь</w:t>
            </w:r>
          </w:p>
        </w:tc>
        <w:tc>
          <w:tcPr>
            <w:tcW w:w="1395" w:type="dxa"/>
            <w:vAlign w:val="center"/>
          </w:tcPr>
          <w:p w:rsidR="007017C4" w:rsidRDefault="007017C4" w:rsidP="00593994">
            <w:pPr>
              <w:jc w:val="center"/>
            </w:pPr>
            <w:r>
              <w:t xml:space="preserve">5000,00 </w:t>
            </w:r>
          </w:p>
          <w:p w:rsidR="007017C4" w:rsidRDefault="007017C4" w:rsidP="00593994">
            <w:pPr>
              <w:jc w:val="center"/>
            </w:pPr>
            <w:r>
              <w:t>На закупках</w:t>
            </w:r>
          </w:p>
        </w:tc>
      </w:tr>
      <w:tr w:rsidR="007017C4" w:rsidRPr="00A9552B" w:rsidTr="0099382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69"/>
        </w:trPr>
        <w:tc>
          <w:tcPr>
            <w:tcW w:w="610" w:type="dxa"/>
            <w:vMerge w:val="restart"/>
          </w:tcPr>
          <w:p w:rsidR="007017C4" w:rsidRDefault="007017C4" w:rsidP="00593994">
            <w:pPr>
              <w:jc w:val="center"/>
              <w:rPr>
                <w:lang w:eastAsia="en-US"/>
              </w:rPr>
            </w:pPr>
          </w:p>
          <w:p w:rsidR="007017C4" w:rsidRPr="00A9552B" w:rsidRDefault="007017C4" w:rsidP="0059399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3544" w:type="dxa"/>
            <w:vMerge w:val="restart"/>
            <w:vAlign w:val="center"/>
          </w:tcPr>
          <w:p w:rsidR="007017C4" w:rsidRDefault="007017C4" w:rsidP="00593994">
            <w:pPr>
              <w:spacing w:line="480" w:lineRule="auto"/>
            </w:pPr>
            <w:r>
              <w:t>МБДОУ  Юндинский детский сад</w:t>
            </w:r>
          </w:p>
        </w:tc>
        <w:tc>
          <w:tcPr>
            <w:tcW w:w="4257" w:type="dxa"/>
            <w:gridSpan w:val="2"/>
            <w:tcBorders>
              <w:right w:val="single" w:sz="4" w:space="0" w:color="auto"/>
            </w:tcBorders>
            <w:vAlign w:val="center"/>
          </w:tcPr>
          <w:p w:rsidR="007017C4" w:rsidRDefault="007017C4" w:rsidP="0059399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Приобретение  материалов для ремонта котельной</w:t>
            </w:r>
          </w:p>
        </w:tc>
        <w:tc>
          <w:tcPr>
            <w:tcW w:w="1370" w:type="dxa"/>
            <w:gridSpan w:val="3"/>
            <w:vMerge w:val="restart"/>
            <w:tcBorders>
              <w:left w:val="single" w:sz="4" w:space="0" w:color="auto"/>
            </w:tcBorders>
            <w:vAlign w:val="center"/>
          </w:tcPr>
          <w:p w:rsidR="007017C4" w:rsidRDefault="007017C4" w:rsidP="005939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Июль-</w:t>
            </w:r>
          </w:p>
          <w:p w:rsidR="007017C4" w:rsidRDefault="007017C4" w:rsidP="005939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сентябрь</w:t>
            </w:r>
          </w:p>
        </w:tc>
        <w:tc>
          <w:tcPr>
            <w:tcW w:w="1395" w:type="dxa"/>
            <w:vAlign w:val="center"/>
          </w:tcPr>
          <w:p w:rsidR="007017C4" w:rsidRDefault="007017C4" w:rsidP="00593994">
            <w:pPr>
              <w:jc w:val="center"/>
            </w:pPr>
            <w:r>
              <w:t>30000,00</w:t>
            </w:r>
          </w:p>
          <w:p w:rsidR="007017C4" w:rsidRDefault="007017C4" w:rsidP="00593994">
            <w:pPr>
              <w:jc w:val="center"/>
            </w:pPr>
            <w:r>
              <w:t>Малые закупки</w:t>
            </w:r>
          </w:p>
        </w:tc>
      </w:tr>
      <w:tr w:rsidR="007017C4" w:rsidRPr="00A9552B" w:rsidTr="0099382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3"/>
        </w:trPr>
        <w:tc>
          <w:tcPr>
            <w:tcW w:w="610" w:type="dxa"/>
            <w:vMerge/>
          </w:tcPr>
          <w:p w:rsidR="007017C4" w:rsidRPr="00A9552B" w:rsidRDefault="007017C4" w:rsidP="00593994">
            <w:pPr>
              <w:jc w:val="center"/>
              <w:rPr>
                <w:lang w:eastAsia="en-US"/>
              </w:rPr>
            </w:pPr>
          </w:p>
        </w:tc>
        <w:tc>
          <w:tcPr>
            <w:tcW w:w="3544" w:type="dxa"/>
            <w:vMerge/>
            <w:vAlign w:val="center"/>
          </w:tcPr>
          <w:p w:rsidR="007017C4" w:rsidRDefault="007017C4" w:rsidP="00593994"/>
        </w:tc>
        <w:tc>
          <w:tcPr>
            <w:tcW w:w="4257" w:type="dxa"/>
            <w:gridSpan w:val="2"/>
            <w:tcBorders>
              <w:right w:val="single" w:sz="4" w:space="0" w:color="auto"/>
            </w:tcBorders>
            <w:vAlign w:val="center"/>
          </w:tcPr>
          <w:p w:rsidR="007017C4" w:rsidRPr="004B22D5" w:rsidRDefault="007017C4" w:rsidP="00593994">
            <w:pPr>
              <w:jc w:val="both"/>
              <w:rPr>
                <w:lang w:eastAsia="en-US"/>
              </w:rPr>
            </w:pPr>
            <w:r w:rsidRPr="004B22D5">
              <w:rPr>
                <w:lang w:eastAsia="en-US"/>
              </w:rPr>
              <w:t>Поверка  манометров</w:t>
            </w:r>
          </w:p>
        </w:tc>
        <w:tc>
          <w:tcPr>
            <w:tcW w:w="1370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:rsidR="007017C4" w:rsidRDefault="007017C4" w:rsidP="00593994">
            <w:pPr>
              <w:jc w:val="center"/>
              <w:rPr>
                <w:color w:val="000000"/>
              </w:rPr>
            </w:pPr>
          </w:p>
        </w:tc>
        <w:tc>
          <w:tcPr>
            <w:tcW w:w="1395" w:type="dxa"/>
            <w:vAlign w:val="center"/>
          </w:tcPr>
          <w:p w:rsidR="007017C4" w:rsidRDefault="007017C4" w:rsidP="00593994">
            <w:pPr>
              <w:jc w:val="center"/>
            </w:pPr>
            <w:r>
              <w:t>1000,00</w:t>
            </w:r>
          </w:p>
          <w:p w:rsidR="007017C4" w:rsidRDefault="007017C4" w:rsidP="00593994">
            <w:pPr>
              <w:jc w:val="center"/>
            </w:pPr>
            <w:r>
              <w:t>Выполнено</w:t>
            </w:r>
          </w:p>
        </w:tc>
      </w:tr>
      <w:tr w:rsidR="007017C4" w:rsidRPr="00A9552B" w:rsidTr="0099382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69"/>
        </w:trPr>
        <w:tc>
          <w:tcPr>
            <w:tcW w:w="610" w:type="dxa"/>
            <w:vMerge w:val="restart"/>
          </w:tcPr>
          <w:p w:rsidR="007017C4" w:rsidRDefault="007017C4" w:rsidP="00593994">
            <w:pPr>
              <w:jc w:val="center"/>
              <w:rPr>
                <w:lang w:eastAsia="en-US"/>
              </w:rPr>
            </w:pPr>
          </w:p>
          <w:p w:rsidR="007017C4" w:rsidRDefault="007017C4" w:rsidP="0059399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  <w:p w:rsidR="007017C4" w:rsidRPr="00A9552B" w:rsidRDefault="007017C4" w:rsidP="00593994">
            <w:pPr>
              <w:jc w:val="center"/>
              <w:rPr>
                <w:lang w:eastAsia="en-US"/>
              </w:rPr>
            </w:pPr>
          </w:p>
        </w:tc>
        <w:tc>
          <w:tcPr>
            <w:tcW w:w="3544" w:type="dxa"/>
            <w:vMerge w:val="restart"/>
            <w:vAlign w:val="center"/>
          </w:tcPr>
          <w:p w:rsidR="007017C4" w:rsidRDefault="007017C4" w:rsidP="00593994">
            <w:pPr>
              <w:spacing w:line="360" w:lineRule="auto"/>
            </w:pPr>
            <w:r>
              <w:t>МБДОУ Нововолковский детский сад</w:t>
            </w:r>
          </w:p>
        </w:tc>
        <w:tc>
          <w:tcPr>
            <w:tcW w:w="4257" w:type="dxa"/>
            <w:gridSpan w:val="2"/>
            <w:tcBorders>
              <w:right w:val="single" w:sz="4" w:space="0" w:color="auto"/>
            </w:tcBorders>
            <w:vAlign w:val="center"/>
          </w:tcPr>
          <w:p w:rsidR="007017C4" w:rsidRPr="004B22D5" w:rsidRDefault="007017C4" w:rsidP="00593994">
            <w:pPr>
              <w:jc w:val="both"/>
              <w:rPr>
                <w:lang w:eastAsia="en-US"/>
              </w:rPr>
            </w:pPr>
            <w:r w:rsidRPr="004B22D5">
              <w:rPr>
                <w:lang w:eastAsia="en-US"/>
              </w:rPr>
              <w:t>Приобретение дополнительного  оборудования и материалов для ремонта  котельной</w:t>
            </w:r>
          </w:p>
        </w:tc>
        <w:tc>
          <w:tcPr>
            <w:tcW w:w="1370" w:type="dxa"/>
            <w:gridSpan w:val="3"/>
            <w:vMerge w:val="restart"/>
            <w:tcBorders>
              <w:left w:val="single" w:sz="4" w:space="0" w:color="auto"/>
            </w:tcBorders>
            <w:vAlign w:val="center"/>
          </w:tcPr>
          <w:p w:rsidR="007017C4" w:rsidRDefault="007017C4" w:rsidP="005939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Июль-</w:t>
            </w:r>
          </w:p>
          <w:p w:rsidR="007017C4" w:rsidRDefault="007017C4" w:rsidP="005939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сентябрь</w:t>
            </w:r>
          </w:p>
        </w:tc>
        <w:tc>
          <w:tcPr>
            <w:tcW w:w="1395" w:type="dxa"/>
            <w:vAlign w:val="center"/>
          </w:tcPr>
          <w:p w:rsidR="007017C4" w:rsidRDefault="007017C4" w:rsidP="00593994">
            <w:pPr>
              <w:jc w:val="center"/>
            </w:pPr>
            <w:r>
              <w:t>5000,00</w:t>
            </w:r>
          </w:p>
          <w:p w:rsidR="007017C4" w:rsidRDefault="007017C4" w:rsidP="00593994">
            <w:pPr>
              <w:jc w:val="center"/>
            </w:pPr>
            <w:r>
              <w:t>Выполнено</w:t>
            </w:r>
          </w:p>
        </w:tc>
      </w:tr>
      <w:tr w:rsidR="007017C4" w:rsidRPr="00A9552B" w:rsidTr="0099382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69"/>
        </w:trPr>
        <w:tc>
          <w:tcPr>
            <w:tcW w:w="610" w:type="dxa"/>
            <w:vMerge/>
          </w:tcPr>
          <w:p w:rsidR="007017C4" w:rsidRPr="00A9552B" w:rsidRDefault="007017C4" w:rsidP="00593994">
            <w:pPr>
              <w:jc w:val="center"/>
              <w:rPr>
                <w:lang w:eastAsia="en-US"/>
              </w:rPr>
            </w:pPr>
          </w:p>
        </w:tc>
        <w:tc>
          <w:tcPr>
            <w:tcW w:w="3544" w:type="dxa"/>
            <w:vMerge/>
            <w:vAlign w:val="center"/>
          </w:tcPr>
          <w:p w:rsidR="007017C4" w:rsidRDefault="007017C4" w:rsidP="00593994"/>
        </w:tc>
        <w:tc>
          <w:tcPr>
            <w:tcW w:w="4257" w:type="dxa"/>
            <w:gridSpan w:val="2"/>
            <w:tcBorders>
              <w:right w:val="single" w:sz="4" w:space="0" w:color="auto"/>
            </w:tcBorders>
            <w:vAlign w:val="center"/>
          </w:tcPr>
          <w:p w:rsidR="007017C4" w:rsidRPr="004B22D5" w:rsidRDefault="007017C4" w:rsidP="00593994">
            <w:pPr>
              <w:jc w:val="both"/>
              <w:rPr>
                <w:lang w:eastAsia="en-US"/>
              </w:rPr>
            </w:pPr>
            <w:r w:rsidRPr="004B22D5">
              <w:rPr>
                <w:lang w:eastAsia="en-US"/>
              </w:rPr>
              <w:t>Поверка манометров</w:t>
            </w:r>
          </w:p>
        </w:tc>
        <w:tc>
          <w:tcPr>
            <w:tcW w:w="1370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:rsidR="007017C4" w:rsidRDefault="007017C4" w:rsidP="00593994">
            <w:pPr>
              <w:jc w:val="center"/>
              <w:rPr>
                <w:color w:val="000000"/>
              </w:rPr>
            </w:pPr>
          </w:p>
        </w:tc>
        <w:tc>
          <w:tcPr>
            <w:tcW w:w="1395" w:type="dxa"/>
            <w:vAlign w:val="center"/>
          </w:tcPr>
          <w:p w:rsidR="007017C4" w:rsidRDefault="007017C4" w:rsidP="00593994">
            <w:pPr>
              <w:jc w:val="center"/>
            </w:pPr>
            <w:r>
              <w:t>1000,00</w:t>
            </w:r>
          </w:p>
          <w:p w:rsidR="007017C4" w:rsidRDefault="007017C4" w:rsidP="00593994">
            <w:pPr>
              <w:jc w:val="center"/>
            </w:pPr>
            <w:r>
              <w:t>Выполнено</w:t>
            </w:r>
          </w:p>
        </w:tc>
      </w:tr>
      <w:tr w:rsidR="007017C4" w:rsidRPr="00A9552B" w:rsidTr="0099382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610" w:type="dxa"/>
          </w:tcPr>
          <w:p w:rsidR="007017C4" w:rsidRPr="00A9552B" w:rsidRDefault="007017C4" w:rsidP="0059399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3544" w:type="dxa"/>
            <w:vAlign w:val="center"/>
          </w:tcPr>
          <w:p w:rsidR="007017C4" w:rsidRDefault="007017C4" w:rsidP="00593994">
            <w:pPr>
              <w:jc w:val="both"/>
            </w:pPr>
            <w:r>
              <w:t>МБДОУ Карсовайский детский сад « Березка»</w:t>
            </w:r>
          </w:p>
        </w:tc>
        <w:tc>
          <w:tcPr>
            <w:tcW w:w="4257" w:type="dxa"/>
            <w:gridSpan w:val="2"/>
            <w:tcBorders>
              <w:right w:val="single" w:sz="4" w:space="0" w:color="auto"/>
            </w:tcBorders>
            <w:vAlign w:val="center"/>
          </w:tcPr>
          <w:p w:rsidR="007017C4" w:rsidRPr="004B22D5" w:rsidRDefault="007017C4" w:rsidP="00593994">
            <w:pPr>
              <w:jc w:val="both"/>
              <w:rPr>
                <w:lang w:eastAsia="en-US"/>
              </w:rPr>
            </w:pPr>
            <w:r w:rsidRPr="004B22D5">
              <w:rPr>
                <w:lang w:eastAsia="en-US"/>
              </w:rPr>
              <w:t>Приобретение материалов для ремонта системы отопления</w:t>
            </w:r>
          </w:p>
        </w:tc>
        <w:tc>
          <w:tcPr>
            <w:tcW w:w="1370" w:type="dxa"/>
            <w:gridSpan w:val="3"/>
            <w:tcBorders>
              <w:left w:val="single" w:sz="4" w:space="0" w:color="auto"/>
            </w:tcBorders>
            <w:vAlign w:val="center"/>
          </w:tcPr>
          <w:p w:rsidR="007017C4" w:rsidRDefault="007017C4" w:rsidP="005939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Июль-</w:t>
            </w:r>
          </w:p>
          <w:p w:rsidR="007017C4" w:rsidRDefault="007017C4" w:rsidP="005939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сентябрь</w:t>
            </w:r>
          </w:p>
        </w:tc>
        <w:tc>
          <w:tcPr>
            <w:tcW w:w="1395" w:type="dxa"/>
            <w:vAlign w:val="center"/>
          </w:tcPr>
          <w:p w:rsidR="007017C4" w:rsidRDefault="007017C4" w:rsidP="00593994">
            <w:pPr>
              <w:jc w:val="center"/>
            </w:pPr>
            <w:r>
              <w:t>5000,00</w:t>
            </w:r>
          </w:p>
          <w:p w:rsidR="007017C4" w:rsidRDefault="007017C4" w:rsidP="00593994">
            <w:pPr>
              <w:jc w:val="center"/>
            </w:pPr>
            <w:r>
              <w:t>Выполнено</w:t>
            </w:r>
          </w:p>
        </w:tc>
      </w:tr>
      <w:tr w:rsidR="007017C4" w:rsidRPr="00A9552B" w:rsidTr="0099382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610" w:type="dxa"/>
          </w:tcPr>
          <w:p w:rsidR="007017C4" w:rsidRPr="00A9552B" w:rsidRDefault="007017C4" w:rsidP="00593994">
            <w:pPr>
              <w:jc w:val="center"/>
              <w:rPr>
                <w:lang w:eastAsia="en-US"/>
              </w:rPr>
            </w:pP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:rsidR="007017C4" w:rsidRDefault="007017C4" w:rsidP="00593994">
            <w:pPr>
              <w:rPr>
                <w:color w:val="000000"/>
              </w:rPr>
            </w:pPr>
            <w:r w:rsidRPr="00C6521C">
              <w:t>ИТОГО по садам:</w:t>
            </w:r>
          </w:p>
        </w:tc>
        <w:tc>
          <w:tcPr>
            <w:tcW w:w="4257" w:type="dxa"/>
            <w:gridSpan w:val="2"/>
            <w:tcBorders>
              <w:right w:val="single" w:sz="4" w:space="0" w:color="auto"/>
            </w:tcBorders>
            <w:vAlign w:val="center"/>
          </w:tcPr>
          <w:p w:rsidR="007017C4" w:rsidRDefault="007017C4" w:rsidP="00593994">
            <w:pPr>
              <w:jc w:val="center"/>
              <w:rPr>
                <w:color w:val="000000"/>
              </w:rPr>
            </w:pPr>
          </w:p>
        </w:tc>
        <w:tc>
          <w:tcPr>
            <w:tcW w:w="1370" w:type="dxa"/>
            <w:gridSpan w:val="3"/>
            <w:tcBorders>
              <w:left w:val="single" w:sz="4" w:space="0" w:color="auto"/>
            </w:tcBorders>
            <w:vAlign w:val="center"/>
          </w:tcPr>
          <w:p w:rsidR="007017C4" w:rsidRDefault="007017C4" w:rsidP="00593994">
            <w:pPr>
              <w:jc w:val="center"/>
              <w:rPr>
                <w:color w:val="000000"/>
              </w:rPr>
            </w:pPr>
          </w:p>
        </w:tc>
        <w:tc>
          <w:tcPr>
            <w:tcW w:w="1395" w:type="dxa"/>
            <w:vAlign w:val="center"/>
          </w:tcPr>
          <w:p w:rsidR="007017C4" w:rsidRPr="00C6521C" w:rsidRDefault="007017C4" w:rsidP="00593994">
            <w:pPr>
              <w:jc w:val="center"/>
            </w:pPr>
            <w:r>
              <w:t>52</w:t>
            </w:r>
            <w:r w:rsidRPr="00C6521C">
              <w:t>000,00</w:t>
            </w:r>
          </w:p>
        </w:tc>
      </w:tr>
      <w:tr w:rsidR="007017C4" w:rsidRPr="00A9552B" w:rsidTr="0099382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610" w:type="dxa"/>
          </w:tcPr>
          <w:p w:rsidR="007017C4" w:rsidRPr="00A9552B" w:rsidRDefault="007017C4" w:rsidP="00593994">
            <w:pPr>
              <w:jc w:val="center"/>
              <w:rPr>
                <w:lang w:eastAsia="en-US"/>
              </w:rPr>
            </w:pP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:rsidR="007017C4" w:rsidRPr="00A9552B" w:rsidRDefault="007017C4" w:rsidP="00593994">
            <w:pPr>
              <w:rPr>
                <w:color w:val="000000"/>
              </w:rPr>
            </w:pPr>
            <w:r w:rsidRPr="00143045">
              <w:rPr>
                <w:b/>
              </w:rPr>
              <w:t>ИТОГО:</w:t>
            </w:r>
          </w:p>
        </w:tc>
        <w:tc>
          <w:tcPr>
            <w:tcW w:w="4257" w:type="dxa"/>
            <w:gridSpan w:val="2"/>
            <w:tcBorders>
              <w:right w:val="single" w:sz="4" w:space="0" w:color="auto"/>
            </w:tcBorders>
            <w:vAlign w:val="center"/>
          </w:tcPr>
          <w:p w:rsidR="007017C4" w:rsidRPr="00A9552B" w:rsidRDefault="007017C4" w:rsidP="00593994">
            <w:pPr>
              <w:jc w:val="center"/>
              <w:rPr>
                <w:color w:val="000000"/>
              </w:rPr>
            </w:pPr>
          </w:p>
        </w:tc>
        <w:tc>
          <w:tcPr>
            <w:tcW w:w="1370" w:type="dxa"/>
            <w:gridSpan w:val="3"/>
            <w:tcBorders>
              <w:left w:val="single" w:sz="4" w:space="0" w:color="auto"/>
            </w:tcBorders>
            <w:vAlign w:val="center"/>
          </w:tcPr>
          <w:p w:rsidR="007017C4" w:rsidRPr="00A9552B" w:rsidRDefault="007017C4" w:rsidP="00593994">
            <w:pPr>
              <w:jc w:val="center"/>
              <w:rPr>
                <w:color w:val="000000"/>
              </w:rPr>
            </w:pPr>
          </w:p>
        </w:tc>
        <w:tc>
          <w:tcPr>
            <w:tcW w:w="1395" w:type="dxa"/>
            <w:vAlign w:val="center"/>
          </w:tcPr>
          <w:p w:rsidR="007017C4" w:rsidRPr="00B834DA" w:rsidRDefault="007017C4" w:rsidP="00593994">
            <w:pPr>
              <w:jc w:val="center"/>
              <w:rPr>
                <w:b/>
              </w:rPr>
            </w:pPr>
            <w:r>
              <w:rPr>
                <w:b/>
              </w:rPr>
              <w:t>313500</w:t>
            </w:r>
            <w:r w:rsidRPr="00B834DA">
              <w:rPr>
                <w:b/>
              </w:rPr>
              <w:t>,00</w:t>
            </w:r>
          </w:p>
        </w:tc>
      </w:tr>
      <w:tr w:rsidR="007017C4" w:rsidRPr="00A9552B" w:rsidTr="0099382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1176" w:type="dxa"/>
            <w:gridSpan w:val="8"/>
            <w:vAlign w:val="center"/>
          </w:tcPr>
          <w:p w:rsidR="007017C4" w:rsidRPr="00F70421" w:rsidRDefault="007017C4" w:rsidP="00593994">
            <w:pPr>
              <w:jc w:val="center"/>
              <w:rPr>
                <w:b/>
                <w:sz w:val="24"/>
                <w:szCs w:val="24"/>
              </w:rPr>
            </w:pPr>
            <w:r w:rsidRPr="00F70421">
              <w:rPr>
                <w:b/>
                <w:sz w:val="24"/>
                <w:szCs w:val="24"/>
              </w:rPr>
              <w:t xml:space="preserve">Управление культуры </w:t>
            </w:r>
            <w:r>
              <w:rPr>
                <w:b/>
                <w:sz w:val="24"/>
                <w:szCs w:val="24"/>
              </w:rPr>
              <w:t>Администрации</w:t>
            </w:r>
            <w:r w:rsidRPr="00441F1F">
              <w:rPr>
                <w:b/>
                <w:sz w:val="24"/>
                <w:szCs w:val="24"/>
              </w:rPr>
              <w:t xml:space="preserve"> </w:t>
            </w:r>
            <w:r w:rsidRPr="00F70421">
              <w:rPr>
                <w:b/>
                <w:sz w:val="24"/>
                <w:szCs w:val="24"/>
              </w:rPr>
              <w:t>МО «Балезинский район»</w:t>
            </w:r>
          </w:p>
        </w:tc>
      </w:tr>
      <w:tr w:rsidR="007017C4" w:rsidRPr="00A9552B" w:rsidTr="0099382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82"/>
        </w:trPr>
        <w:tc>
          <w:tcPr>
            <w:tcW w:w="610" w:type="dxa"/>
            <w:tcBorders>
              <w:right w:val="single" w:sz="4" w:space="0" w:color="auto"/>
            </w:tcBorders>
          </w:tcPr>
          <w:p w:rsidR="007017C4" w:rsidRPr="00A9552B" w:rsidRDefault="007017C4" w:rsidP="00593994">
            <w:pPr>
              <w:jc w:val="center"/>
            </w:pPr>
            <w:r w:rsidRPr="00A9552B">
              <w:t>2</w:t>
            </w:r>
            <w:r>
              <w:t>5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:rsidR="007017C4" w:rsidRPr="00A9552B" w:rsidRDefault="007017C4" w:rsidP="00593994">
            <w:r w:rsidRPr="00A9552B">
              <w:t>МБУ ДО «Детская школа искусств»</w:t>
            </w:r>
          </w:p>
        </w:tc>
        <w:tc>
          <w:tcPr>
            <w:tcW w:w="4210" w:type="dxa"/>
            <w:tcBorders>
              <w:left w:val="single" w:sz="4" w:space="0" w:color="auto"/>
              <w:right w:val="single" w:sz="4" w:space="0" w:color="auto"/>
            </w:tcBorders>
          </w:tcPr>
          <w:p w:rsidR="007017C4" w:rsidRPr="00A9552B" w:rsidRDefault="007017C4" w:rsidP="00593994">
            <w:r>
              <w:t>Ремонт кровли</w:t>
            </w:r>
          </w:p>
        </w:tc>
        <w:tc>
          <w:tcPr>
            <w:tcW w:w="141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17C4" w:rsidRPr="00A9552B" w:rsidRDefault="007017C4" w:rsidP="00593994">
            <w:pPr>
              <w:jc w:val="center"/>
              <w:rPr>
                <w:color w:val="000000"/>
              </w:rPr>
            </w:pPr>
            <w:r w:rsidRPr="00A9552B">
              <w:rPr>
                <w:color w:val="000000"/>
              </w:rPr>
              <w:t>Июнь-сентябрь</w:t>
            </w:r>
          </w:p>
        </w:tc>
        <w:tc>
          <w:tcPr>
            <w:tcW w:w="1395" w:type="dxa"/>
            <w:tcBorders>
              <w:left w:val="single" w:sz="4" w:space="0" w:color="auto"/>
            </w:tcBorders>
            <w:vAlign w:val="center"/>
          </w:tcPr>
          <w:p w:rsidR="007017C4" w:rsidRPr="00A9552B" w:rsidRDefault="007017C4" w:rsidP="00593994">
            <w:pPr>
              <w:jc w:val="center"/>
            </w:pPr>
            <w:r>
              <w:t>150000,00 Идет ремонт</w:t>
            </w:r>
          </w:p>
        </w:tc>
      </w:tr>
      <w:tr w:rsidR="007017C4" w:rsidRPr="00A9552B" w:rsidTr="0099382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610" w:type="dxa"/>
            <w:tcBorders>
              <w:right w:val="single" w:sz="4" w:space="0" w:color="auto"/>
            </w:tcBorders>
          </w:tcPr>
          <w:p w:rsidR="007017C4" w:rsidRPr="00A9552B" w:rsidRDefault="007017C4" w:rsidP="00593994">
            <w:pPr>
              <w:jc w:val="center"/>
              <w:rPr>
                <w:lang w:eastAsia="en-US"/>
              </w:rPr>
            </w:pPr>
            <w:r w:rsidRPr="00A9552B">
              <w:rPr>
                <w:lang w:eastAsia="en-US"/>
              </w:rPr>
              <w:t>2</w:t>
            </w:r>
            <w:r>
              <w:rPr>
                <w:lang w:eastAsia="en-US"/>
              </w:rPr>
              <w:t>6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17C4" w:rsidRPr="00A9552B" w:rsidRDefault="007017C4" w:rsidP="00593994">
            <w:r w:rsidRPr="00A9552B">
              <w:t>МБУК «Балезинская районная библиотека»</w:t>
            </w:r>
          </w:p>
        </w:tc>
        <w:tc>
          <w:tcPr>
            <w:tcW w:w="4210" w:type="dxa"/>
            <w:tcBorders>
              <w:left w:val="single" w:sz="4" w:space="0" w:color="auto"/>
              <w:right w:val="single" w:sz="4" w:space="0" w:color="auto"/>
            </w:tcBorders>
          </w:tcPr>
          <w:p w:rsidR="007017C4" w:rsidRPr="00A9552B" w:rsidRDefault="007017C4" w:rsidP="0059399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Установка дополнительных радиаторов для отопления</w:t>
            </w:r>
          </w:p>
        </w:tc>
        <w:tc>
          <w:tcPr>
            <w:tcW w:w="141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17C4" w:rsidRPr="00A9552B" w:rsidRDefault="007017C4" w:rsidP="00593994">
            <w:pPr>
              <w:jc w:val="center"/>
              <w:rPr>
                <w:color w:val="000000"/>
              </w:rPr>
            </w:pPr>
            <w:r w:rsidRPr="00A9552B">
              <w:rPr>
                <w:color w:val="000000"/>
              </w:rPr>
              <w:t>Июнь-сентябрь</w:t>
            </w: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017C4" w:rsidRPr="00A9552B" w:rsidRDefault="007017C4" w:rsidP="00593994">
            <w:pPr>
              <w:jc w:val="center"/>
            </w:pPr>
            <w:r>
              <w:t>30000,00 Прошли торги</w:t>
            </w:r>
          </w:p>
        </w:tc>
      </w:tr>
      <w:tr w:rsidR="007017C4" w:rsidRPr="00A9552B" w:rsidTr="0099382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04"/>
        </w:trPr>
        <w:tc>
          <w:tcPr>
            <w:tcW w:w="610" w:type="dxa"/>
            <w:vMerge w:val="restart"/>
          </w:tcPr>
          <w:p w:rsidR="007017C4" w:rsidRPr="00A9552B" w:rsidRDefault="007017C4" w:rsidP="0059399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  <w:tc>
          <w:tcPr>
            <w:tcW w:w="3544" w:type="dxa"/>
            <w:vMerge w:val="restart"/>
            <w:vAlign w:val="center"/>
          </w:tcPr>
          <w:p w:rsidR="007017C4" w:rsidRPr="00A9552B" w:rsidRDefault="007017C4" w:rsidP="00593994">
            <w:pPr>
              <w:spacing w:after="100" w:afterAutospacing="1"/>
            </w:pPr>
            <w:r>
              <w:t xml:space="preserve">МБУ «Центр по комплексному обслуживанию муниципальных учреждений </w:t>
            </w:r>
            <w:r w:rsidRPr="00675E22">
              <w:t xml:space="preserve">муниципального образования </w:t>
            </w:r>
            <w:r>
              <w:t xml:space="preserve"> </w:t>
            </w:r>
            <w:r w:rsidRPr="00675E22">
              <w:t>«Балезинский район»</w:t>
            </w:r>
          </w:p>
        </w:tc>
        <w:tc>
          <w:tcPr>
            <w:tcW w:w="4210" w:type="dxa"/>
            <w:tcBorders>
              <w:right w:val="single" w:sz="4" w:space="0" w:color="auto"/>
            </w:tcBorders>
          </w:tcPr>
          <w:p w:rsidR="007017C4" w:rsidRPr="00A9552B" w:rsidRDefault="007017C4" w:rsidP="0059399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Установка входной двери</w:t>
            </w:r>
          </w:p>
        </w:tc>
        <w:tc>
          <w:tcPr>
            <w:tcW w:w="1417" w:type="dxa"/>
            <w:gridSpan w:val="4"/>
            <w:tcBorders>
              <w:left w:val="single" w:sz="4" w:space="0" w:color="auto"/>
            </w:tcBorders>
            <w:vAlign w:val="center"/>
          </w:tcPr>
          <w:p w:rsidR="007017C4" w:rsidRPr="00A9552B" w:rsidRDefault="007017C4" w:rsidP="00593994">
            <w:pPr>
              <w:jc w:val="center"/>
              <w:rPr>
                <w:color w:val="000000"/>
              </w:rPr>
            </w:pPr>
            <w:r w:rsidRPr="00A9552B">
              <w:rPr>
                <w:color w:val="000000"/>
              </w:rPr>
              <w:t>Июнь-сентябрь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17C4" w:rsidRPr="00A9552B" w:rsidRDefault="007017C4" w:rsidP="00593994">
            <w:pPr>
              <w:jc w:val="center"/>
            </w:pPr>
            <w:r>
              <w:t>37500,00 Идут торги</w:t>
            </w:r>
          </w:p>
        </w:tc>
      </w:tr>
      <w:tr w:rsidR="007017C4" w:rsidRPr="00A9552B" w:rsidTr="0099382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51"/>
        </w:trPr>
        <w:tc>
          <w:tcPr>
            <w:tcW w:w="610" w:type="dxa"/>
            <w:vMerge/>
          </w:tcPr>
          <w:p w:rsidR="007017C4" w:rsidRDefault="007017C4" w:rsidP="00593994">
            <w:pPr>
              <w:jc w:val="center"/>
              <w:rPr>
                <w:lang w:eastAsia="en-US"/>
              </w:rPr>
            </w:pPr>
          </w:p>
        </w:tc>
        <w:tc>
          <w:tcPr>
            <w:tcW w:w="3544" w:type="dxa"/>
            <w:vMerge/>
            <w:vAlign w:val="center"/>
          </w:tcPr>
          <w:p w:rsidR="007017C4" w:rsidRDefault="007017C4" w:rsidP="00593994">
            <w:pPr>
              <w:spacing w:after="100" w:afterAutospacing="1" w:line="480" w:lineRule="auto"/>
            </w:pPr>
          </w:p>
        </w:tc>
        <w:tc>
          <w:tcPr>
            <w:tcW w:w="4210" w:type="dxa"/>
            <w:tcBorders>
              <w:top w:val="single" w:sz="4" w:space="0" w:color="auto"/>
              <w:right w:val="single" w:sz="4" w:space="0" w:color="auto"/>
            </w:tcBorders>
          </w:tcPr>
          <w:p w:rsidR="007017C4" w:rsidRDefault="007017C4" w:rsidP="0059399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Учеба кочегаров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017C4" w:rsidRPr="00A9552B" w:rsidRDefault="007017C4" w:rsidP="005939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Август-сентябрь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vAlign w:val="center"/>
          </w:tcPr>
          <w:p w:rsidR="007017C4" w:rsidRDefault="007017C4" w:rsidP="001A5F9C">
            <w:pPr>
              <w:jc w:val="center"/>
            </w:pPr>
            <w:r>
              <w:t>22500,00</w:t>
            </w:r>
          </w:p>
          <w:p w:rsidR="007017C4" w:rsidRDefault="007017C4" w:rsidP="00523064">
            <w:pPr>
              <w:jc w:val="center"/>
            </w:pPr>
            <w:r>
              <w:t>Прошла учеба</w:t>
            </w:r>
          </w:p>
          <w:p w:rsidR="007017C4" w:rsidRDefault="007017C4" w:rsidP="001A5F9C">
            <w:pPr>
              <w:jc w:val="center"/>
            </w:pPr>
          </w:p>
          <w:p w:rsidR="007017C4" w:rsidRDefault="007017C4" w:rsidP="00593994">
            <w:pPr>
              <w:jc w:val="center"/>
            </w:pPr>
          </w:p>
        </w:tc>
      </w:tr>
      <w:tr w:rsidR="007017C4" w:rsidRPr="00A9552B" w:rsidTr="0099382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610" w:type="dxa"/>
          </w:tcPr>
          <w:p w:rsidR="007017C4" w:rsidRPr="00A9552B" w:rsidRDefault="007017C4" w:rsidP="0059399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3544" w:type="dxa"/>
            <w:vAlign w:val="center"/>
          </w:tcPr>
          <w:p w:rsidR="007017C4" w:rsidRPr="00A9552B" w:rsidRDefault="007017C4" w:rsidP="00593994">
            <w:r w:rsidRPr="00CB3CDB">
              <w:t>МБУ</w:t>
            </w:r>
            <w:r>
              <w:t>К</w:t>
            </w:r>
            <w:r w:rsidRPr="00CB3CDB">
              <w:t xml:space="preserve"> «</w:t>
            </w:r>
            <w:r>
              <w:t>Районный Дом культуры «Дружба»</w:t>
            </w:r>
          </w:p>
        </w:tc>
        <w:tc>
          <w:tcPr>
            <w:tcW w:w="4210" w:type="dxa"/>
            <w:tcBorders>
              <w:right w:val="single" w:sz="4" w:space="0" w:color="auto"/>
            </w:tcBorders>
          </w:tcPr>
          <w:p w:rsidR="007017C4" w:rsidRPr="00A9552B" w:rsidRDefault="007017C4" w:rsidP="0059399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Ремонт колодца</w:t>
            </w:r>
          </w:p>
        </w:tc>
        <w:tc>
          <w:tcPr>
            <w:tcW w:w="1417" w:type="dxa"/>
            <w:gridSpan w:val="4"/>
            <w:tcBorders>
              <w:left w:val="single" w:sz="4" w:space="0" w:color="auto"/>
            </w:tcBorders>
            <w:vAlign w:val="center"/>
          </w:tcPr>
          <w:p w:rsidR="007017C4" w:rsidRPr="00A9552B" w:rsidRDefault="007017C4" w:rsidP="00593994">
            <w:pPr>
              <w:jc w:val="center"/>
              <w:rPr>
                <w:color w:val="000000"/>
              </w:rPr>
            </w:pPr>
            <w:r w:rsidRPr="00A9552B">
              <w:rPr>
                <w:color w:val="000000"/>
              </w:rPr>
              <w:t>Июнь-сентябрь</w:t>
            </w:r>
          </w:p>
        </w:tc>
        <w:tc>
          <w:tcPr>
            <w:tcW w:w="1395" w:type="dxa"/>
            <w:vAlign w:val="center"/>
          </w:tcPr>
          <w:p w:rsidR="007017C4" w:rsidRDefault="007017C4" w:rsidP="00593994">
            <w:pPr>
              <w:jc w:val="center"/>
            </w:pPr>
            <w:r>
              <w:t>10000,00</w:t>
            </w:r>
          </w:p>
          <w:p w:rsidR="007017C4" w:rsidRPr="007D004D" w:rsidRDefault="007017C4" w:rsidP="00593994">
            <w:pPr>
              <w:jc w:val="center"/>
              <w:rPr>
                <w:color w:val="FFFF00"/>
              </w:rPr>
            </w:pPr>
            <w:r>
              <w:t>Выполнено</w:t>
            </w:r>
          </w:p>
          <w:p w:rsidR="007017C4" w:rsidRPr="00A9552B" w:rsidRDefault="007017C4" w:rsidP="00593994">
            <w:pPr>
              <w:jc w:val="center"/>
            </w:pPr>
          </w:p>
        </w:tc>
      </w:tr>
      <w:tr w:rsidR="007017C4" w:rsidRPr="00A9552B" w:rsidTr="0099382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1176" w:type="dxa"/>
            <w:gridSpan w:val="8"/>
          </w:tcPr>
          <w:p w:rsidR="007017C4" w:rsidRPr="00F70421" w:rsidRDefault="007017C4" w:rsidP="00593994">
            <w:pPr>
              <w:jc w:val="center"/>
            </w:pPr>
            <w:r w:rsidRPr="00F70421">
              <w:t>МБУК « Центр развития культуры и народного творчества»</w:t>
            </w:r>
          </w:p>
        </w:tc>
      </w:tr>
      <w:tr w:rsidR="007017C4" w:rsidRPr="00A9552B" w:rsidTr="0099382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16"/>
        </w:trPr>
        <w:tc>
          <w:tcPr>
            <w:tcW w:w="610" w:type="dxa"/>
          </w:tcPr>
          <w:p w:rsidR="007017C4" w:rsidRPr="00A9552B" w:rsidRDefault="007017C4" w:rsidP="0059399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29</w:t>
            </w:r>
          </w:p>
        </w:tc>
        <w:tc>
          <w:tcPr>
            <w:tcW w:w="3544" w:type="dxa"/>
            <w:vAlign w:val="center"/>
          </w:tcPr>
          <w:p w:rsidR="007017C4" w:rsidRPr="00A9552B" w:rsidRDefault="007017C4" w:rsidP="00593994">
            <w:pPr>
              <w:spacing w:line="480" w:lineRule="auto"/>
            </w:pPr>
            <w:r>
              <w:t>Сергинский ЦСДК</w:t>
            </w:r>
          </w:p>
        </w:tc>
        <w:tc>
          <w:tcPr>
            <w:tcW w:w="4210" w:type="dxa"/>
            <w:tcBorders>
              <w:right w:val="single" w:sz="4" w:space="0" w:color="auto"/>
            </w:tcBorders>
          </w:tcPr>
          <w:p w:rsidR="007017C4" w:rsidRPr="00A9552B" w:rsidRDefault="007017C4" w:rsidP="0059399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Ремонт кровли</w:t>
            </w:r>
          </w:p>
        </w:tc>
        <w:tc>
          <w:tcPr>
            <w:tcW w:w="1417" w:type="dxa"/>
            <w:gridSpan w:val="4"/>
            <w:tcBorders>
              <w:left w:val="single" w:sz="4" w:space="0" w:color="auto"/>
            </w:tcBorders>
            <w:vAlign w:val="center"/>
          </w:tcPr>
          <w:p w:rsidR="007017C4" w:rsidRPr="00A9552B" w:rsidRDefault="007017C4" w:rsidP="00593994">
            <w:pPr>
              <w:jc w:val="center"/>
              <w:rPr>
                <w:color w:val="000000"/>
              </w:rPr>
            </w:pPr>
            <w:r w:rsidRPr="00A9552B">
              <w:rPr>
                <w:color w:val="000000"/>
              </w:rPr>
              <w:t>Июнь-сентябрь</w:t>
            </w:r>
          </w:p>
        </w:tc>
        <w:tc>
          <w:tcPr>
            <w:tcW w:w="1395" w:type="dxa"/>
            <w:vAlign w:val="center"/>
          </w:tcPr>
          <w:p w:rsidR="007017C4" w:rsidRPr="00A9552B" w:rsidRDefault="007017C4" w:rsidP="00593994">
            <w:pPr>
              <w:jc w:val="center"/>
            </w:pPr>
            <w:r>
              <w:t>40000,00 Выставлен на аукцион</w:t>
            </w:r>
          </w:p>
        </w:tc>
      </w:tr>
      <w:tr w:rsidR="007017C4" w:rsidRPr="00A9552B" w:rsidTr="0099382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610" w:type="dxa"/>
          </w:tcPr>
          <w:p w:rsidR="007017C4" w:rsidRPr="00A9552B" w:rsidRDefault="007017C4" w:rsidP="0059399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3544" w:type="dxa"/>
            <w:vAlign w:val="center"/>
          </w:tcPr>
          <w:p w:rsidR="007017C4" w:rsidRPr="00A9552B" w:rsidRDefault="007017C4" w:rsidP="00593994">
            <w:pPr>
              <w:spacing w:line="480" w:lineRule="auto"/>
            </w:pPr>
            <w:r>
              <w:t>Эркещевский ЦСДК</w:t>
            </w:r>
          </w:p>
        </w:tc>
        <w:tc>
          <w:tcPr>
            <w:tcW w:w="4210" w:type="dxa"/>
            <w:tcBorders>
              <w:right w:val="single" w:sz="4" w:space="0" w:color="auto"/>
            </w:tcBorders>
          </w:tcPr>
          <w:p w:rsidR="007017C4" w:rsidRPr="00A9552B" w:rsidRDefault="007017C4" w:rsidP="0059399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Ремонт опорной площадки теплового узла</w:t>
            </w:r>
          </w:p>
        </w:tc>
        <w:tc>
          <w:tcPr>
            <w:tcW w:w="1417" w:type="dxa"/>
            <w:gridSpan w:val="4"/>
            <w:tcBorders>
              <w:left w:val="single" w:sz="4" w:space="0" w:color="auto"/>
            </w:tcBorders>
            <w:vAlign w:val="center"/>
          </w:tcPr>
          <w:p w:rsidR="007017C4" w:rsidRPr="00A9552B" w:rsidRDefault="007017C4" w:rsidP="00593994">
            <w:pPr>
              <w:jc w:val="center"/>
              <w:rPr>
                <w:color w:val="000000"/>
              </w:rPr>
            </w:pPr>
            <w:r w:rsidRPr="00A9552B">
              <w:rPr>
                <w:color w:val="000000"/>
              </w:rPr>
              <w:t>Июнь-сентябрь</w:t>
            </w:r>
          </w:p>
        </w:tc>
        <w:tc>
          <w:tcPr>
            <w:tcW w:w="1395" w:type="dxa"/>
            <w:vAlign w:val="center"/>
          </w:tcPr>
          <w:p w:rsidR="007017C4" w:rsidRPr="00A9552B" w:rsidRDefault="007017C4" w:rsidP="00593994">
            <w:pPr>
              <w:jc w:val="center"/>
            </w:pPr>
            <w:r>
              <w:t xml:space="preserve">50000,00  </w:t>
            </w:r>
          </w:p>
        </w:tc>
      </w:tr>
      <w:tr w:rsidR="007017C4" w:rsidRPr="00A9552B" w:rsidTr="0099382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610" w:type="dxa"/>
          </w:tcPr>
          <w:p w:rsidR="007017C4" w:rsidRPr="00A9552B" w:rsidRDefault="007017C4" w:rsidP="00593994">
            <w:pPr>
              <w:jc w:val="center"/>
              <w:rPr>
                <w:lang w:eastAsia="en-US"/>
              </w:rPr>
            </w:pP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:rsidR="007017C4" w:rsidRPr="00003052" w:rsidRDefault="007017C4" w:rsidP="00593994">
            <w:pPr>
              <w:rPr>
                <w:b/>
                <w:color w:val="000000"/>
              </w:rPr>
            </w:pPr>
            <w:r w:rsidRPr="00143045">
              <w:rPr>
                <w:b/>
                <w:color w:val="000000"/>
              </w:rPr>
              <w:t>ИТОГО:</w:t>
            </w:r>
          </w:p>
        </w:tc>
        <w:tc>
          <w:tcPr>
            <w:tcW w:w="42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17C4" w:rsidRPr="00003052" w:rsidRDefault="007017C4" w:rsidP="00593994">
            <w:pPr>
              <w:rPr>
                <w:b/>
                <w:color w:val="000000"/>
              </w:rPr>
            </w:pPr>
          </w:p>
        </w:tc>
        <w:tc>
          <w:tcPr>
            <w:tcW w:w="1417" w:type="dxa"/>
            <w:gridSpan w:val="4"/>
            <w:tcBorders>
              <w:left w:val="single" w:sz="4" w:space="0" w:color="auto"/>
            </w:tcBorders>
            <w:vAlign w:val="center"/>
          </w:tcPr>
          <w:p w:rsidR="007017C4" w:rsidRPr="00003052" w:rsidRDefault="007017C4" w:rsidP="00593994">
            <w:pPr>
              <w:rPr>
                <w:b/>
                <w:color w:val="000000"/>
              </w:rPr>
            </w:pPr>
          </w:p>
        </w:tc>
        <w:tc>
          <w:tcPr>
            <w:tcW w:w="1395" w:type="dxa"/>
            <w:vAlign w:val="center"/>
          </w:tcPr>
          <w:p w:rsidR="007017C4" w:rsidRPr="00F70421" w:rsidRDefault="007017C4" w:rsidP="00593994">
            <w:pPr>
              <w:jc w:val="center"/>
              <w:rPr>
                <w:b/>
              </w:rPr>
            </w:pPr>
            <w:r>
              <w:rPr>
                <w:b/>
              </w:rPr>
              <w:t>340000</w:t>
            </w:r>
            <w:r w:rsidRPr="00F70421">
              <w:rPr>
                <w:b/>
              </w:rPr>
              <w:t>,00</w:t>
            </w:r>
          </w:p>
        </w:tc>
      </w:tr>
      <w:tr w:rsidR="007017C4" w:rsidTr="009938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7C4" w:rsidRPr="002C295F" w:rsidRDefault="007017C4" w:rsidP="0059399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0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7C4" w:rsidRPr="002C295F" w:rsidRDefault="007017C4" w:rsidP="00593994">
            <w:pPr>
              <w:rPr>
                <w:b/>
                <w:sz w:val="24"/>
                <w:szCs w:val="24"/>
                <w:lang w:eastAsia="en-US"/>
              </w:rPr>
            </w:pPr>
            <w:r w:rsidRPr="002C295F">
              <w:rPr>
                <w:b/>
                <w:sz w:val="24"/>
                <w:szCs w:val="24"/>
              </w:rPr>
              <w:t xml:space="preserve">ОБЩАЯ СУММА:   </w:t>
            </w:r>
          </w:p>
        </w:tc>
        <w:tc>
          <w:tcPr>
            <w:tcW w:w="1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7C4" w:rsidRPr="002C295F" w:rsidRDefault="007017C4" w:rsidP="00593994">
            <w:pPr>
              <w:jc w:val="right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1110500,00</w:t>
            </w:r>
          </w:p>
        </w:tc>
      </w:tr>
    </w:tbl>
    <w:p w:rsidR="007017C4" w:rsidRDefault="007017C4" w:rsidP="00E516AF">
      <w:pPr>
        <w:rPr>
          <w:b/>
          <w:szCs w:val="28"/>
        </w:rPr>
      </w:pPr>
    </w:p>
    <w:p w:rsidR="007017C4" w:rsidRPr="00F44438" w:rsidRDefault="007017C4" w:rsidP="00E516AF">
      <w:pPr>
        <w:rPr>
          <w:b/>
          <w:sz w:val="24"/>
          <w:szCs w:val="24"/>
        </w:rPr>
      </w:pPr>
    </w:p>
    <w:p w:rsidR="007017C4" w:rsidRDefault="007017C4" w:rsidP="00975502">
      <w:pPr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По мероприятиям в  области поддержки и развития коммунального хозяйства:  Проводятся </w:t>
      </w:r>
      <w:r>
        <w:rPr>
          <w:rFonts w:ascii="Times New Roman" w:hAnsi="Times New Roman"/>
          <w:sz w:val="28"/>
          <w:szCs w:val="28"/>
        </w:rPr>
        <w:t>конкурсные процедуры   по приобретению котла для капитального ремонта котельной №2 в п. Балезино.</w:t>
      </w:r>
      <w:r w:rsidRPr="0084624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Ул. Калинина в п. Балезино- проводятся конкурсные процедуры по капитальному ремонту сетей водоснабжения. Приобретены два теплообменника</w:t>
      </w:r>
    </w:p>
    <w:p w:rsidR="007017C4" w:rsidRDefault="007017C4" w:rsidP="00975502">
      <w:pPr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981B5C">
        <w:rPr>
          <w:sz w:val="28"/>
          <w:szCs w:val="28"/>
        </w:rPr>
        <w:t>Теплоснабжающие</w:t>
      </w:r>
      <w:r>
        <w:rPr>
          <w:sz w:val="28"/>
          <w:szCs w:val="28"/>
        </w:rPr>
        <w:t xml:space="preserve"> и теплосетевые </w:t>
      </w:r>
      <w:r w:rsidRPr="00981B5C">
        <w:rPr>
          <w:sz w:val="28"/>
          <w:szCs w:val="28"/>
        </w:rPr>
        <w:t xml:space="preserve"> организации</w:t>
      </w:r>
      <w:r>
        <w:rPr>
          <w:sz w:val="28"/>
          <w:szCs w:val="28"/>
        </w:rPr>
        <w:t xml:space="preserve">, управляющие компании, </w:t>
      </w:r>
      <w:r w:rsidRPr="00981B5C">
        <w:rPr>
          <w:sz w:val="28"/>
          <w:szCs w:val="28"/>
        </w:rPr>
        <w:t>по</w:t>
      </w:r>
      <w:r>
        <w:rPr>
          <w:sz w:val="28"/>
          <w:szCs w:val="28"/>
        </w:rPr>
        <w:t xml:space="preserve">дготовку к отопительному  сезону провели </w:t>
      </w:r>
      <w:r w:rsidRPr="00981B5C">
        <w:rPr>
          <w:sz w:val="28"/>
          <w:szCs w:val="28"/>
        </w:rPr>
        <w:t>согласно утвержденным планам</w:t>
      </w:r>
      <w:r>
        <w:rPr>
          <w:sz w:val="28"/>
          <w:szCs w:val="28"/>
        </w:rPr>
        <w:t xml:space="preserve">. </w:t>
      </w:r>
    </w:p>
    <w:p w:rsidR="007017C4" w:rsidRDefault="007017C4" w:rsidP="00975502">
      <w:pPr>
        <w:rPr>
          <w:sz w:val="28"/>
          <w:szCs w:val="28"/>
        </w:rPr>
      </w:pPr>
      <w:r>
        <w:rPr>
          <w:sz w:val="28"/>
          <w:szCs w:val="28"/>
        </w:rPr>
        <w:t xml:space="preserve">В ходе внеплановой проверки ООО «Практическая метрология» Государственными инспекторами отдела государственного энергетического надзора по УР Западно-Уральского управления Ростехнадзора  было выписано предписание . </w:t>
      </w:r>
    </w:p>
    <w:p w:rsidR="007017C4" w:rsidRDefault="007017C4" w:rsidP="00975502">
      <w:pPr>
        <w:rPr>
          <w:sz w:val="28"/>
          <w:szCs w:val="28"/>
        </w:rPr>
      </w:pPr>
      <w:r>
        <w:rPr>
          <w:sz w:val="28"/>
          <w:szCs w:val="28"/>
        </w:rPr>
        <w:t>Ведутся работы по устранению нарушении требований энергетической безопасности.</w:t>
      </w:r>
    </w:p>
    <w:p w:rsidR="007017C4" w:rsidRDefault="007017C4" w:rsidP="00975502">
      <w:pPr>
        <w:rPr>
          <w:sz w:val="28"/>
          <w:szCs w:val="28"/>
        </w:rPr>
      </w:pPr>
      <w:r>
        <w:rPr>
          <w:sz w:val="28"/>
          <w:szCs w:val="28"/>
        </w:rPr>
        <w:t>Продолжается приемка учреждений управлений образования и культуры.</w:t>
      </w:r>
    </w:p>
    <w:p w:rsidR="007017C4" w:rsidRDefault="007017C4" w:rsidP="007537AB">
      <w:pPr>
        <w:rPr>
          <w:rFonts w:ascii="Times New Roman" w:hAnsi="Times New Roman"/>
          <w:sz w:val="28"/>
          <w:szCs w:val="28"/>
        </w:rPr>
      </w:pPr>
    </w:p>
    <w:p w:rsidR="007017C4" w:rsidRDefault="007017C4" w:rsidP="00C96EFE">
      <w:pPr>
        <w:spacing w:after="0"/>
        <w:ind w:left="-709" w:firstLine="709"/>
        <w:jc w:val="both"/>
        <w:rPr>
          <w:rFonts w:ascii="Times New Roman" w:hAnsi="Times New Roman"/>
          <w:sz w:val="28"/>
          <w:szCs w:val="28"/>
        </w:rPr>
      </w:pPr>
      <w:r w:rsidRPr="00EC3F89">
        <w:rPr>
          <w:rFonts w:ascii="Times New Roman" w:hAnsi="Times New Roman"/>
          <w:sz w:val="28"/>
          <w:szCs w:val="28"/>
        </w:rPr>
        <w:t xml:space="preserve">Общий процент готовности к отопительному </w:t>
      </w:r>
      <w:r>
        <w:rPr>
          <w:rFonts w:ascii="Times New Roman" w:hAnsi="Times New Roman"/>
          <w:sz w:val="28"/>
          <w:szCs w:val="28"/>
        </w:rPr>
        <w:t xml:space="preserve">периоду по </w:t>
      </w:r>
      <w:r w:rsidRPr="00EC3F89">
        <w:rPr>
          <w:rFonts w:ascii="Times New Roman" w:hAnsi="Times New Roman"/>
          <w:sz w:val="28"/>
          <w:szCs w:val="28"/>
        </w:rPr>
        <w:t xml:space="preserve">МО «Балезинский район» на </w:t>
      </w:r>
      <w:r>
        <w:rPr>
          <w:rFonts w:ascii="Times New Roman" w:hAnsi="Times New Roman"/>
          <w:sz w:val="28"/>
          <w:szCs w:val="28"/>
        </w:rPr>
        <w:t>18</w:t>
      </w:r>
      <w:r w:rsidRPr="00EC3F89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9</w:t>
      </w:r>
      <w:r w:rsidRPr="00EC3F89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9</w:t>
      </w:r>
      <w:r w:rsidRPr="00EC3F89">
        <w:rPr>
          <w:rFonts w:ascii="Times New Roman" w:hAnsi="Times New Roman"/>
          <w:sz w:val="28"/>
          <w:szCs w:val="28"/>
        </w:rPr>
        <w:t xml:space="preserve"> г. составляет  </w:t>
      </w:r>
      <w:r>
        <w:rPr>
          <w:rFonts w:ascii="Times New Roman" w:hAnsi="Times New Roman"/>
          <w:sz w:val="28"/>
          <w:szCs w:val="28"/>
        </w:rPr>
        <w:t>99,6</w:t>
      </w:r>
      <w:r w:rsidRPr="00EC3F89">
        <w:rPr>
          <w:rFonts w:ascii="Times New Roman" w:hAnsi="Times New Roman"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>, в том числе:</w:t>
      </w:r>
      <w:bookmarkStart w:id="0" w:name="_GoBack"/>
      <w:bookmarkEnd w:id="0"/>
    </w:p>
    <w:p w:rsidR="007017C4" w:rsidRDefault="007017C4" w:rsidP="00C96EFE">
      <w:pPr>
        <w:spacing w:after="0"/>
        <w:ind w:left="-709"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371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1866"/>
        <w:gridCol w:w="5095"/>
        <w:gridCol w:w="2410"/>
      </w:tblGrid>
      <w:tr w:rsidR="007017C4" w:rsidRPr="00F364AF" w:rsidTr="001D4109">
        <w:trPr>
          <w:tblCellSpacing w:w="0" w:type="dxa"/>
        </w:trPr>
        <w:tc>
          <w:tcPr>
            <w:tcW w:w="1866" w:type="dxa"/>
            <w:shd w:val="clear" w:color="auto" w:fill="FFFFFF"/>
          </w:tcPr>
          <w:p w:rsidR="007017C4" w:rsidRPr="00BE3E35" w:rsidRDefault="007017C4" w:rsidP="001D410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3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5095" w:type="dxa"/>
            <w:shd w:val="clear" w:color="auto" w:fill="FFFFFF"/>
          </w:tcPr>
          <w:p w:rsidR="007017C4" w:rsidRPr="00BE3E35" w:rsidRDefault="007017C4" w:rsidP="001D410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35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2410" w:type="dxa"/>
            <w:shd w:val="clear" w:color="auto" w:fill="FFFFFF"/>
          </w:tcPr>
          <w:p w:rsidR="007017C4" w:rsidRPr="00BE3E35" w:rsidRDefault="007017C4" w:rsidP="001D410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35">
              <w:rPr>
                <w:rFonts w:ascii="Times New Roman" w:hAnsi="Times New Roman"/>
                <w:sz w:val="24"/>
                <w:szCs w:val="24"/>
              </w:rPr>
              <w:t>% выполнения</w:t>
            </w:r>
          </w:p>
        </w:tc>
      </w:tr>
      <w:tr w:rsidR="007017C4" w:rsidRPr="00F364AF" w:rsidTr="001D4109">
        <w:trPr>
          <w:tblCellSpacing w:w="0" w:type="dxa"/>
        </w:trPr>
        <w:tc>
          <w:tcPr>
            <w:tcW w:w="1866" w:type="dxa"/>
            <w:shd w:val="clear" w:color="auto" w:fill="FFFFFF"/>
          </w:tcPr>
          <w:p w:rsidR="007017C4" w:rsidRPr="00BE3E35" w:rsidRDefault="007017C4" w:rsidP="001D410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95" w:type="dxa"/>
            <w:shd w:val="clear" w:color="auto" w:fill="FFFFFF"/>
          </w:tcPr>
          <w:p w:rsidR="007017C4" w:rsidRPr="00BE3E35" w:rsidRDefault="007017C4" w:rsidP="001D410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35">
              <w:rPr>
                <w:rFonts w:ascii="Times New Roman" w:hAnsi="Times New Roman"/>
                <w:sz w:val="24"/>
                <w:szCs w:val="24"/>
              </w:rPr>
              <w:t>Жилищный фонд субъекта Российской Федерации</w:t>
            </w:r>
          </w:p>
        </w:tc>
        <w:tc>
          <w:tcPr>
            <w:tcW w:w="2410" w:type="dxa"/>
            <w:shd w:val="clear" w:color="auto" w:fill="FFFFFF"/>
          </w:tcPr>
          <w:p w:rsidR="007017C4" w:rsidRPr="00BE3E35" w:rsidRDefault="007017C4" w:rsidP="001D410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7017C4" w:rsidRPr="00F364AF" w:rsidTr="001D4109">
        <w:trPr>
          <w:tblCellSpacing w:w="0" w:type="dxa"/>
        </w:trPr>
        <w:tc>
          <w:tcPr>
            <w:tcW w:w="1866" w:type="dxa"/>
            <w:shd w:val="clear" w:color="auto" w:fill="FFFFFF"/>
          </w:tcPr>
          <w:p w:rsidR="007017C4" w:rsidRPr="00BE3E35" w:rsidRDefault="007017C4" w:rsidP="001D410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95" w:type="dxa"/>
            <w:shd w:val="clear" w:color="auto" w:fill="FFFFFF"/>
          </w:tcPr>
          <w:p w:rsidR="007017C4" w:rsidRPr="00BE3E35" w:rsidRDefault="007017C4" w:rsidP="001D410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35">
              <w:rPr>
                <w:rFonts w:ascii="Times New Roman" w:hAnsi="Times New Roman"/>
                <w:sz w:val="24"/>
                <w:szCs w:val="24"/>
              </w:rPr>
              <w:t>Детские учреждения</w:t>
            </w:r>
          </w:p>
        </w:tc>
        <w:tc>
          <w:tcPr>
            <w:tcW w:w="2410" w:type="dxa"/>
            <w:shd w:val="clear" w:color="auto" w:fill="FFFFFF"/>
          </w:tcPr>
          <w:p w:rsidR="007017C4" w:rsidRPr="00BE3E35" w:rsidRDefault="007017C4" w:rsidP="001D410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7017C4" w:rsidRPr="00F364AF" w:rsidTr="001D4109">
        <w:trPr>
          <w:tblCellSpacing w:w="0" w:type="dxa"/>
        </w:trPr>
        <w:tc>
          <w:tcPr>
            <w:tcW w:w="1866" w:type="dxa"/>
            <w:shd w:val="clear" w:color="auto" w:fill="FFFFFF"/>
          </w:tcPr>
          <w:p w:rsidR="007017C4" w:rsidRPr="00BE3E35" w:rsidRDefault="007017C4" w:rsidP="001D410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3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95" w:type="dxa"/>
            <w:shd w:val="clear" w:color="auto" w:fill="FFFFFF"/>
          </w:tcPr>
          <w:p w:rsidR="007017C4" w:rsidRPr="00BE3E35" w:rsidRDefault="007017C4" w:rsidP="001D410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35">
              <w:rPr>
                <w:rFonts w:ascii="Times New Roman" w:hAnsi="Times New Roman"/>
                <w:sz w:val="24"/>
                <w:szCs w:val="24"/>
              </w:rPr>
              <w:t>Лечебные учреждения</w:t>
            </w:r>
          </w:p>
        </w:tc>
        <w:tc>
          <w:tcPr>
            <w:tcW w:w="2410" w:type="dxa"/>
            <w:shd w:val="clear" w:color="auto" w:fill="FFFFFF"/>
          </w:tcPr>
          <w:p w:rsidR="007017C4" w:rsidRPr="00BE3E35" w:rsidRDefault="007017C4" w:rsidP="001D410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Pr="00BE3E3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7017C4" w:rsidRPr="00F364AF" w:rsidTr="001D4109">
        <w:trPr>
          <w:tblCellSpacing w:w="0" w:type="dxa"/>
        </w:trPr>
        <w:tc>
          <w:tcPr>
            <w:tcW w:w="1866" w:type="dxa"/>
            <w:shd w:val="clear" w:color="auto" w:fill="FFFFFF"/>
          </w:tcPr>
          <w:p w:rsidR="007017C4" w:rsidRPr="00BE3E35" w:rsidRDefault="007017C4" w:rsidP="001D410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3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095" w:type="dxa"/>
            <w:shd w:val="clear" w:color="auto" w:fill="FFFFFF"/>
          </w:tcPr>
          <w:p w:rsidR="007017C4" w:rsidRPr="00BE3E35" w:rsidRDefault="007017C4" w:rsidP="001D410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35">
              <w:rPr>
                <w:rFonts w:ascii="Times New Roman" w:hAnsi="Times New Roman"/>
                <w:sz w:val="24"/>
                <w:szCs w:val="24"/>
              </w:rPr>
              <w:t>Учебные учреждения</w:t>
            </w:r>
          </w:p>
        </w:tc>
        <w:tc>
          <w:tcPr>
            <w:tcW w:w="2410" w:type="dxa"/>
            <w:shd w:val="clear" w:color="auto" w:fill="FFFFFF"/>
          </w:tcPr>
          <w:p w:rsidR="007017C4" w:rsidRPr="00BE3E35" w:rsidRDefault="007017C4" w:rsidP="001D410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  <w:r w:rsidRPr="00BE3E3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7017C4" w:rsidRPr="00F364AF" w:rsidTr="001D4109">
        <w:trPr>
          <w:tblCellSpacing w:w="0" w:type="dxa"/>
        </w:trPr>
        <w:tc>
          <w:tcPr>
            <w:tcW w:w="1866" w:type="dxa"/>
            <w:shd w:val="clear" w:color="auto" w:fill="FFFFFF"/>
          </w:tcPr>
          <w:p w:rsidR="007017C4" w:rsidRPr="00BE3E35" w:rsidRDefault="007017C4" w:rsidP="001D410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3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095" w:type="dxa"/>
            <w:shd w:val="clear" w:color="auto" w:fill="FFFFFF"/>
          </w:tcPr>
          <w:p w:rsidR="007017C4" w:rsidRPr="00BE3E35" w:rsidRDefault="007017C4" w:rsidP="001D410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35">
              <w:rPr>
                <w:rFonts w:ascii="Times New Roman" w:hAnsi="Times New Roman"/>
                <w:sz w:val="24"/>
                <w:szCs w:val="24"/>
              </w:rPr>
              <w:t>Здания соцкультбыта</w:t>
            </w:r>
          </w:p>
        </w:tc>
        <w:tc>
          <w:tcPr>
            <w:tcW w:w="2410" w:type="dxa"/>
            <w:shd w:val="clear" w:color="auto" w:fill="FFFFFF"/>
          </w:tcPr>
          <w:p w:rsidR="007017C4" w:rsidRPr="00BE3E35" w:rsidRDefault="007017C4" w:rsidP="001D410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Pr="00BE3E3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7017C4" w:rsidRPr="00F364AF" w:rsidTr="001D4109">
        <w:trPr>
          <w:tblCellSpacing w:w="0" w:type="dxa"/>
        </w:trPr>
        <w:tc>
          <w:tcPr>
            <w:tcW w:w="1866" w:type="dxa"/>
            <w:shd w:val="clear" w:color="auto" w:fill="FFFFFF"/>
          </w:tcPr>
          <w:p w:rsidR="007017C4" w:rsidRPr="00BE3E35" w:rsidRDefault="007017C4" w:rsidP="001D410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3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095" w:type="dxa"/>
            <w:shd w:val="clear" w:color="auto" w:fill="FFFFFF"/>
          </w:tcPr>
          <w:p w:rsidR="007017C4" w:rsidRPr="00BE3E35" w:rsidRDefault="007017C4" w:rsidP="001D410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35">
              <w:rPr>
                <w:rFonts w:ascii="Times New Roman" w:hAnsi="Times New Roman"/>
                <w:sz w:val="24"/>
                <w:szCs w:val="24"/>
              </w:rPr>
              <w:t>Котельные</w:t>
            </w:r>
          </w:p>
        </w:tc>
        <w:tc>
          <w:tcPr>
            <w:tcW w:w="2410" w:type="dxa"/>
            <w:shd w:val="clear" w:color="auto" w:fill="FFFFFF"/>
          </w:tcPr>
          <w:p w:rsidR="007017C4" w:rsidRPr="00BE3E35" w:rsidRDefault="007017C4" w:rsidP="001D410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7017C4" w:rsidRPr="00F364AF" w:rsidTr="001D4109">
        <w:trPr>
          <w:tblCellSpacing w:w="0" w:type="dxa"/>
        </w:trPr>
        <w:tc>
          <w:tcPr>
            <w:tcW w:w="1866" w:type="dxa"/>
            <w:shd w:val="clear" w:color="auto" w:fill="FFFFFF"/>
          </w:tcPr>
          <w:p w:rsidR="007017C4" w:rsidRPr="00BE3E35" w:rsidRDefault="007017C4" w:rsidP="001D410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3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095" w:type="dxa"/>
            <w:shd w:val="clear" w:color="auto" w:fill="FFFFFF"/>
          </w:tcPr>
          <w:p w:rsidR="007017C4" w:rsidRPr="00BE3E35" w:rsidRDefault="007017C4" w:rsidP="001D410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35">
              <w:rPr>
                <w:rFonts w:ascii="Times New Roman" w:hAnsi="Times New Roman"/>
                <w:sz w:val="24"/>
                <w:szCs w:val="24"/>
              </w:rPr>
              <w:t>Тепловые сети</w:t>
            </w:r>
          </w:p>
        </w:tc>
        <w:tc>
          <w:tcPr>
            <w:tcW w:w="2410" w:type="dxa"/>
            <w:shd w:val="clear" w:color="auto" w:fill="FFFFFF"/>
          </w:tcPr>
          <w:p w:rsidR="007017C4" w:rsidRPr="00BE3E35" w:rsidRDefault="007017C4" w:rsidP="001D410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7017C4" w:rsidRPr="00F364AF" w:rsidTr="001D4109">
        <w:trPr>
          <w:tblCellSpacing w:w="0" w:type="dxa"/>
        </w:trPr>
        <w:tc>
          <w:tcPr>
            <w:tcW w:w="1866" w:type="dxa"/>
            <w:shd w:val="clear" w:color="auto" w:fill="FFFFFF"/>
          </w:tcPr>
          <w:p w:rsidR="007017C4" w:rsidRPr="00BE3E35" w:rsidRDefault="007017C4" w:rsidP="001D410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3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095" w:type="dxa"/>
            <w:shd w:val="clear" w:color="auto" w:fill="FFFFFF"/>
          </w:tcPr>
          <w:p w:rsidR="007017C4" w:rsidRPr="00BE3E35" w:rsidRDefault="007017C4" w:rsidP="001D410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35">
              <w:rPr>
                <w:rFonts w:ascii="Times New Roman" w:hAnsi="Times New Roman"/>
                <w:sz w:val="24"/>
                <w:szCs w:val="24"/>
              </w:rPr>
              <w:t>Водозаборы</w:t>
            </w:r>
          </w:p>
        </w:tc>
        <w:tc>
          <w:tcPr>
            <w:tcW w:w="2410" w:type="dxa"/>
            <w:shd w:val="clear" w:color="auto" w:fill="FFFFFF"/>
          </w:tcPr>
          <w:p w:rsidR="007017C4" w:rsidRPr="00BE3E35" w:rsidRDefault="007017C4" w:rsidP="001D410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</w:tbl>
    <w:p w:rsidR="007017C4" w:rsidRPr="003320A3" w:rsidRDefault="007017C4" w:rsidP="006B7A9C">
      <w:pPr>
        <w:pStyle w:val="BodyText"/>
        <w:tabs>
          <w:tab w:val="left" w:pos="5245"/>
        </w:tabs>
        <w:jc w:val="both"/>
        <w:rPr>
          <w:sz w:val="24"/>
          <w:szCs w:val="24"/>
        </w:rPr>
      </w:pPr>
    </w:p>
    <w:p w:rsidR="007017C4" w:rsidRDefault="007017C4" w:rsidP="00E13502">
      <w:pPr>
        <w:framePr w:hSpace="180" w:wrap="around" w:vAnchor="text" w:hAnchor="page" w:x="1702" w:y="4"/>
        <w:shd w:val="clear" w:color="auto" w:fill="FFFFFF"/>
        <w:ind w:left="17" w:firstLine="726"/>
        <w:suppressOverlap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Согласно постановлению от 30.05.2019 г. № 577</w:t>
      </w:r>
      <w:r w:rsidRPr="003320A3">
        <w:rPr>
          <w:rFonts w:ascii="Times New Roman" w:hAnsi="Times New Roman"/>
          <w:sz w:val="28"/>
          <w:szCs w:val="28"/>
        </w:rPr>
        <w:t xml:space="preserve"> </w:t>
      </w:r>
      <w:r w:rsidRPr="003320A3">
        <w:rPr>
          <w:rStyle w:val="FontStyle14"/>
          <w:sz w:val="32"/>
          <w:szCs w:val="28"/>
        </w:rPr>
        <w:t>«</w:t>
      </w:r>
      <w:r w:rsidRPr="003320A3">
        <w:rPr>
          <w:rFonts w:ascii="Times New Roman" w:hAnsi="Times New Roman"/>
          <w:color w:val="000000"/>
          <w:sz w:val="28"/>
          <w:szCs w:val="28"/>
        </w:rPr>
        <w:t>О мерах по подготовке и  проведению отоп</w:t>
      </w:r>
      <w:r>
        <w:rPr>
          <w:rFonts w:ascii="Times New Roman" w:hAnsi="Times New Roman"/>
          <w:color w:val="000000"/>
          <w:sz w:val="28"/>
          <w:szCs w:val="28"/>
        </w:rPr>
        <w:t>ительного периода 2019-2020 гг.</w:t>
      </w:r>
      <w:r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3320A3">
        <w:rPr>
          <w:rFonts w:ascii="Times New Roman" w:hAnsi="Times New Roman"/>
          <w:color w:val="000000"/>
          <w:sz w:val="28"/>
          <w:szCs w:val="28"/>
        </w:rPr>
        <w:t>в муниципальном образовании «Балезинский район»</w:t>
      </w:r>
      <w:r>
        <w:rPr>
          <w:rFonts w:ascii="Times New Roman" w:hAnsi="Times New Roman"/>
          <w:color w:val="000000"/>
          <w:sz w:val="28"/>
          <w:szCs w:val="28"/>
        </w:rPr>
        <w:t>:</w:t>
      </w:r>
    </w:p>
    <w:p w:rsidR="007017C4" w:rsidRPr="00E13502" w:rsidRDefault="007017C4" w:rsidP="00E13502">
      <w:pPr>
        <w:framePr w:hSpace="180" w:wrap="around" w:vAnchor="text" w:hAnchor="page" w:x="1702" w:y="4"/>
        <w:shd w:val="clear" w:color="auto" w:fill="FFFFFF"/>
        <w:ind w:left="17" w:firstLine="726"/>
        <w:suppressOverlap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Утвержден состав рабочей</w:t>
      </w:r>
      <w:r>
        <w:rPr>
          <w:rFonts w:ascii="Times New Roman" w:hAnsi="Times New Roman"/>
          <w:color w:val="000000"/>
          <w:sz w:val="28"/>
          <w:szCs w:val="28"/>
        </w:rPr>
        <w:tab/>
        <w:t xml:space="preserve"> группы </w:t>
      </w:r>
      <w:r w:rsidRPr="003320A3">
        <w:rPr>
          <w:rFonts w:ascii="Times New Roman" w:hAnsi="Times New Roman"/>
          <w:color w:val="000000"/>
          <w:sz w:val="28"/>
        </w:rPr>
        <w:t>по обеспечению своевременной подготовки и прове</w:t>
      </w:r>
      <w:r>
        <w:rPr>
          <w:rFonts w:ascii="Times New Roman" w:hAnsi="Times New Roman"/>
          <w:color w:val="000000"/>
          <w:sz w:val="28"/>
        </w:rPr>
        <w:t>дения отопительного периода 2019-2020</w:t>
      </w:r>
      <w:r w:rsidRPr="003320A3">
        <w:rPr>
          <w:rFonts w:ascii="Times New Roman" w:hAnsi="Times New Roman"/>
          <w:color w:val="000000"/>
          <w:sz w:val="28"/>
        </w:rPr>
        <w:t xml:space="preserve"> гг.</w:t>
      </w:r>
    </w:p>
    <w:p w:rsidR="007017C4" w:rsidRDefault="007017C4" w:rsidP="00E13502">
      <w:pPr>
        <w:pStyle w:val="BodyText"/>
        <w:framePr w:hSpace="180" w:wrap="around" w:vAnchor="text" w:hAnchor="page" w:x="1702" w:y="4"/>
        <w:tabs>
          <w:tab w:val="left" w:pos="5245"/>
        </w:tabs>
        <w:suppressOverlap/>
        <w:jc w:val="both"/>
      </w:pPr>
      <w:r w:rsidRPr="003320A3">
        <w:rPr>
          <w:szCs w:val="24"/>
        </w:rPr>
        <w:t xml:space="preserve">Утвержден состав </w:t>
      </w:r>
      <w:r w:rsidRPr="00AC1F97">
        <w:t>комиссии по оценке готовно</w:t>
      </w:r>
      <w:r>
        <w:t>сти к отопительному периоду 2019-2020</w:t>
      </w:r>
      <w:r w:rsidRPr="00AC1F97">
        <w:t xml:space="preserve"> годов теплоснабжающих и теплосетевых организаций действующих на территории муниципального образования «Балезинский район» и потребителей тепловой энергии  к ра</w:t>
      </w:r>
      <w:r>
        <w:t>боте в осенне-зимний период 2019-2020</w:t>
      </w:r>
      <w:r w:rsidRPr="00AC1F97">
        <w:t xml:space="preserve"> гг.</w:t>
      </w:r>
    </w:p>
    <w:p w:rsidR="007017C4" w:rsidRDefault="007017C4" w:rsidP="00E13502">
      <w:pPr>
        <w:pStyle w:val="BodyText"/>
        <w:framePr w:hSpace="180" w:wrap="around" w:vAnchor="text" w:hAnchor="page" w:x="1702" w:y="4"/>
        <w:tabs>
          <w:tab w:val="left" w:pos="5245"/>
        </w:tabs>
        <w:suppressOverlap/>
        <w:jc w:val="both"/>
      </w:pPr>
      <w:r>
        <w:t>С 01.09.2019 комиссия начала проверку готовности теплоснабжающих и теплосетевых организации к работе в осенне-зимний период 2019-</w:t>
      </w:r>
      <w:smartTag w:uri="urn:schemas-microsoft-com:office:smarttags" w:element="metricconverter">
        <w:smartTagPr>
          <w:attr w:name="ProductID" w:val="2019 г"/>
        </w:smartTagPr>
        <w:r>
          <w:t>2020 г</w:t>
        </w:r>
      </w:smartTag>
      <w:r>
        <w:t xml:space="preserve">. </w:t>
      </w:r>
    </w:p>
    <w:p w:rsidR="007017C4" w:rsidRDefault="007017C4" w:rsidP="00E13502">
      <w:pPr>
        <w:pStyle w:val="BodyText"/>
        <w:framePr w:hSpace="180" w:wrap="around" w:vAnchor="text" w:hAnchor="page" w:x="1702" w:y="4"/>
        <w:tabs>
          <w:tab w:val="left" w:pos="5245"/>
        </w:tabs>
        <w:suppressOverlap/>
        <w:jc w:val="both"/>
      </w:pPr>
      <w:r>
        <w:t>В ходе работы комиссии проверяются документы и выполнение мероприятий в соответствии с требованиями Правил оценки готовности к отопительному периоду, утвержденных Приказом Минэнерго России от 12.03.2013 № 103. Результаты проверки оформляются актом проверки готовности к отопительному периоду, на 18 сентября подписано  паспортов готовности :  141– жилищный фонд ;</w:t>
      </w:r>
    </w:p>
    <w:p w:rsidR="007017C4" w:rsidRDefault="007017C4" w:rsidP="00E13502">
      <w:pPr>
        <w:pStyle w:val="BodyText"/>
        <w:framePr w:hSpace="180" w:wrap="around" w:vAnchor="text" w:hAnchor="page" w:x="1702" w:y="4"/>
        <w:tabs>
          <w:tab w:val="left" w:pos="5245"/>
        </w:tabs>
        <w:suppressOverlap/>
        <w:jc w:val="both"/>
      </w:pPr>
      <w:r>
        <w:t>19-детские учреждения;</w:t>
      </w:r>
    </w:p>
    <w:p w:rsidR="007017C4" w:rsidRDefault="007017C4" w:rsidP="00E13502">
      <w:pPr>
        <w:pStyle w:val="BodyText"/>
        <w:framePr w:hSpace="180" w:wrap="around" w:vAnchor="text" w:hAnchor="page" w:x="1702" w:y="4"/>
        <w:tabs>
          <w:tab w:val="left" w:pos="5245"/>
        </w:tabs>
        <w:suppressOverlap/>
        <w:jc w:val="both"/>
      </w:pPr>
      <w:r>
        <w:t>30- учебные учреждения ;</w:t>
      </w:r>
    </w:p>
    <w:p w:rsidR="007017C4" w:rsidRDefault="007017C4" w:rsidP="00E13502">
      <w:pPr>
        <w:pStyle w:val="BodyText"/>
        <w:framePr w:hSpace="180" w:wrap="around" w:vAnchor="text" w:hAnchor="page" w:x="1702" w:y="4"/>
        <w:tabs>
          <w:tab w:val="left" w:pos="5245"/>
        </w:tabs>
        <w:suppressOverlap/>
        <w:jc w:val="both"/>
      </w:pPr>
      <w:r>
        <w:t>41- лечебных учреждении;</w:t>
      </w:r>
    </w:p>
    <w:p w:rsidR="007017C4" w:rsidRDefault="007017C4" w:rsidP="00E13502">
      <w:pPr>
        <w:pStyle w:val="BodyText"/>
        <w:framePr w:hSpace="180" w:wrap="around" w:vAnchor="text" w:hAnchor="page" w:x="1702" w:y="4"/>
        <w:tabs>
          <w:tab w:val="left" w:pos="5245"/>
        </w:tabs>
        <w:suppressOverlap/>
        <w:jc w:val="both"/>
      </w:pPr>
      <w:r>
        <w:t>11- котельные;</w:t>
      </w:r>
    </w:p>
    <w:p w:rsidR="007017C4" w:rsidRPr="00E13502" w:rsidRDefault="007017C4" w:rsidP="00E13502">
      <w:pPr>
        <w:pStyle w:val="BodyText"/>
        <w:framePr w:hSpace="180" w:wrap="around" w:vAnchor="text" w:hAnchor="page" w:x="1702" w:y="4"/>
        <w:tabs>
          <w:tab w:val="left" w:pos="5245"/>
        </w:tabs>
        <w:suppressOverlap/>
        <w:jc w:val="both"/>
      </w:pPr>
      <w:r>
        <w:t>Согласно постановлению от 09 сентября 2019 года № 1095 « О начале отопительного периода 2019-2020 годов в муниципальном образовании «Балезинский район» С 16 по19 сентября 2019 года теплоснабжающие организации приступят к подаче тепла на объекты социально-культурного назначения и жилого сектора.</w:t>
      </w:r>
    </w:p>
    <w:p w:rsidR="007017C4" w:rsidRDefault="007017C4" w:rsidP="006831D8">
      <w:r>
        <w:t xml:space="preserve"> </w:t>
      </w:r>
    </w:p>
    <w:sectPr w:rsidR="007017C4" w:rsidSect="00182FC4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1A2B"/>
    <w:multiLevelType w:val="hybridMultilevel"/>
    <w:tmpl w:val="975633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AF638B5"/>
    <w:multiLevelType w:val="hybridMultilevel"/>
    <w:tmpl w:val="470C27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3A3571F"/>
    <w:multiLevelType w:val="hybridMultilevel"/>
    <w:tmpl w:val="B704A6F6"/>
    <w:lvl w:ilvl="0" w:tplc="2B20C7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8904D37"/>
    <w:multiLevelType w:val="hybridMultilevel"/>
    <w:tmpl w:val="4F90AE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A1D4C27"/>
    <w:multiLevelType w:val="hybridMultilevel"/>
    <w:tmpl w:val="AE5EFECA"/>
    <w:lvl w:ilvl="0" w:tplc="46CC5E4C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5">
    <w:nsid w:val="2AD84D94"/>
    <w:multiLevelType w:val="hybridMultilevel"/>
    <w:tmpl w:val="B85644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62B466D"/>
    <w:multiLevelType w:val="hybridMultilevel"/>
    <w:tmpl w:val="7CC036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7DE0793"/>
    <w:multiLevelType w:val="hybridMultilevel"/>
    <w:tmpl w:val="FA288412"/>
    <w:lvl w:ilvl="0" w:tplc="279033A4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8">
    <w:nsid w:val="4CAC28C7"/>
    <w:multiLevelType w:val="hybridMultilevel"/>
    <w:tmpl w:val="F814DDB8"/>
    <w:lvl w:ilvl="0" w:tplc="2B20C7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4C9605C"/>
    <w:multiLevelType w:val="hybridMultilevel"/>
    <w:tmpl w:val="D4B830EE"/>
    <w:lvl w:ilvl="0" w:tplc="89504892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10">
    <w:nsid w:val="5EAE0BAB"/>
    <w:multiLevelType w:val="hybridMultilevel"/>
    <w:tmpl w:val="9AD800CC"/>
    <w:lvl w:ilvl="0" w:tplc="96BAEAE2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1">
    <w:nsid w:val="61331FAD"/>
    <w:multiLevelType w:val="hybridMultilevel"/>
    <w:tmpl w:val="EED2A46A"/>
    <w:lvl w:ilvl="0" w:tplc="1C2878C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6D813F48"/>
    <w:multiLevelType w:val="hybridMultilevel"/>
    <w:tmpl w:val="A2B45A8E"/>
    <w:lvl w:ilvl="0" w:tplc="F412DD7C">
      <w:start w:val="1"/>
      <w:numFmt w:val="decimal"/>
      <w:lvlText w:val="%1."/>
      <w:lvlJc w:val="left"/>
      <w:pPr>
        <w:ind w:left="2013" w:hanging="118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8" w:hanging="180"/>
      </w:pPr>
      <w:rPr>
        <w:rFonts w:cs="Times New Roman"/>
      </w:rPr>
    </w:lvl>
  </w:abstractNum>
  <w:abstractNum w:abstractNumId="13">
    <w:nsid w:val="700E0EF2"/>
    <w:multiLevelType w:val="hybridMultilevel"/>
    <w:tmpl w:val="0978C07A"/>
    <w:lvl w:ilvl="0" w:tplc="33DAAAC6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4">
    <w:nsid w:val="73EF6E0E"/>
    <w:multiLevelType w:val="hybridMultilevel"/>
    <w:tmpl w:val="F0E40534"/>
    <w:lvl w:ilvl="0" w:tplc="74DA48B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5"/>
  </w:num>
  <w:num w:numId="3">
    <w:abstractNumId w:val="13"/>
  </w:num>
  <w:num w:numId="4">
    <w:abstractNumId w:val="10"/>
  </w:num>
  <w:num w:numId="5">
    <w:abstractNumId w:val="12"/>
  </w:num>
  <w:num w:numId="6">
    <w:abstractNumId w:val="4"/>
  </w:num>
  <w:num w:numId="7">
    <w:abstractNumId w:val="9"/>
  </w:num>
  <w:num w:numId="8">
    <w:abstractNumId w:val="7"/>
  </w:num>
  <w:num w:numId="9">
    <w:abstractNumId w:val="1"/>
  </w:num>
  <w:num w:numId="10">
    <w:abstractNumId w:val="0"/>
  </w:num>
  <w:num w:numId="11">
    <w:abstractNumId w:val="6"/>
  </w:num>
  <w:num w:numId="12">
    <w:abstractNumId w:val="3"/>
  </w:num>
  <w:num w:numId="13">
    <w:abstractNumId w:val="11"/>
  </w:num>
  <w:num w:numId="14">
    <w:abstractNumId w:val="2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1D35"/>
    <w:rsid w:val="00003052"/>
    <w:rsid w:val="00006C38"/>
    <w:rsid w:val="000113AD"/>
    <w:rsid w:val="00023AED"/>
    <w:rsid w:val="00026DAF"/>
    <w:rsid w:val="00036E6E"/>
    <w:rsid w:val="00043078"/>
    <w:rsid w:val="000467AD"/>
    <w:rsid w:val="00046CC4"/>
    <w:rsid w:val="000633F9"/>
    <w:rsid w:val="00071119"/>
    <w:rsid w:val="000721E5"/>
    <w:rsid w:val="00072981"/>
    <w:rsid w:val="0007714F"/>
    <w:rsid w:val="00080778"/>
    <w:rsid w:val="000833AE"/>
    <w:rsid w:val="00083DB6"/>
    <w:rsid w:val="00084BE7"/>
    <w:rsid w:val="00086515"/>
    <w:rsid w:val="000942FC"/>
    <w:rsid w:val="0009616F"/>
    <w:rsid w:val="000A29D1"/>
    <w:rsid w:val="000A375C"/>
    <w:rsid w:val="000A56E7"/>
    <w:rsid w:val="000D1536"/>
    <w:rsid w:val="000D1A6B"/>
    <w:rsid w:val="000E42F5"/>
    <w:rsid w:val="000E5BC6"/>
    <w:rsid w:val="000F4B9F"/>
    <w:rsid w:val="000F5BF2"/>
    <w:rsid w:val="00103140"/>
    <w:rsid w:val="0010326F"/>
    <w:rsid w:val="001053D3"/>
    <w:rsid w:val="0011346C"/>
    <w:rsid w:val="001238CE"/>
    <w:rsid w:val="001275AE"/>
    <w:rsid w:val="00135BFA"/>
    <w:rsid w:val="00141FD4"/>
    <w:rsid w:val="00143045"/>
    <w:rsid w:val="001455BE"/>
    <w:rsid w:val="0014784D"/>
    <w:rsid w:val="00155026"/>
    <w:rsid w:val="001715E3"/>
    <w:rsid w:val="00175712"/>
    <w:rsid w:val="001810EB"/>
    <w:rsid w:val="00182FC4"/>
    <w:rsid w:val="001965B8"/>
    <w:rsid w:val="001A0B24"/>
    <w:rsid w:val="001A0D8D"/>
    <w:rsid w:val="001A5F9C"/>
    <w:rsid w:val="001B1E31"/>
    <w:rsid w:val="001B2000"/>
    <w:rsid w:val="001C2E87"/>
    <w:rsid w:val="001C6355"/>
    <w:rsid w:val="001C71CC"/>
    <w:rsid w:val="001C796C"/>
    <w:rsid w:val="001D4109"/>
    <w:rsid w:val="001D47FC"/>
    <w:rsid w:val="001E086F"/>
    <w:rsid w:val="001E0C21"/>
    <w:rsid w:val="001E1B10"/>
    <w:rsid w:val="001E6139"/>
    <w:rsid w:val="001F3EEC"/>
    <w:rsid w:val="001F70D6"/>
    <w:rsid w:val="002033C5"/>
    <w:rsid w:val="002068C2"/>
    <w:rsid w:val="00216ECE"/>
    <w:rsid w:val="00226363"/>
    <w:rsid w:val="002307C3"/>
    <w:rsid w:val="00230AAD"/>
    <w:rsid w:val="00233A48"/>
    <w:rsid w:val="00235131"/>
    <w:rsid w:val="002420F0"/>
    <w:rsid w:val="00242D2F"/>
    <w:rsid w:val="00246675"/>
    <w:rsid w:val="00253826"/>
    <w:rsid w:val="002553FE"/>
    <w:rsid w:val="0025575D"/>
    <w:rsid w:val="00256557"/>
    <w:rsid w:val="00257A9A"/>
    <w:rsid w:val="00262B6A"/>
    <w:rsid w:val="00282D0D"/>
    <w:rsid w:val="00292242"/>
    <w:rsid w:val="0029433C"/>
    <w:rsid w:val="00294C38"/>
    <w:rsid w:val="00294F6C"/>
    <w:rsid w:val="00297F21"/>
    <w:rsid w:val="00297F42"/>
    <w:rsid w:val="002A2D4B"/>
    <w:rsid w:val="002A3C88"/>
    <w:rsid w:val="002A6D1C"/>
    <w:rsid w:val="002B52A3"/>
    <w:rsid w:val="002B567F"/>
    <w:rsid w:val="002B7A65"/>
    <w:rsid w:val="002C0D92"/>
    <w:rsid w:val="002C295F"/>
    <w:rsid w:val="002C2B38"/>
    <w:rsid w:val="002C65F8"/>
    <w:rsid w:val="002D7118"/>
    <w:rsid w:val="002E3BFE"/>
    <w:rsid w:val="002E6CAA"/>
    <w:rsid w:val="002E7937"/>
    <w:rsid w:val="002F021A"/>
    <w:rsid w:val="002F38C1"/>
    <w:rsid w:val="002F3FF4"/>
    <w:rsid w:val="003007B3"/>
    <w:rsid w:val="003041D3"/>
    <w:rsid w:val="00313F54"/>
    <w:rsid w:val="003320A3"/>
    <w:rsid w:val="003320A4"/>
    <w:rsid w:val="00332B3F"/>
    <w:rsid w:val="00332D14"/>
    <w:rsid w:val="003353DC"/>
    <w:rsid w:val="00342002"/>
    <w:rsid w:val="00347010"/>
    <w:rsid w:val="00350DFE"/>
    <w:rsid w:val="00357D23"/>
    <w:rsid w:val="00362794"/>
    <w:rsid w:val="003639F3"/>
    <w:rsid w:val="003643C4"/>
    <w:rsid w:val="00366931"/>
    <w:rsid w:val="0037110C"/>
    <w:rsid w:val="003732C3"/>
    <w:rsid w:val="00376AE6"/>
    <w:rsid w:val="00376E3E"/>
    <w:rsid w:val="00377B8E"/>
    <w:rsid w:val="0038086D"/>
    <w:rsid w:val="00382D4A"/>
    <w:rsid w:val="003854BF"/>
    <w:rsid w:val="00391428"/>
    <w:rsid w:val="00395F26"/>
    <w:rsid w:val="003A0F1F"/>
    <w:rsid w:val="003A15DB"/>
    <w:rsid w:val="003A19A6"/>
    <w:rsid w:val="003A49E0"/>
    <w:rsid w:val="003A5EB5"/>
    <w:rsid w:val="003A5F2E"/>
    <w:rsid w:val="003A78C4"/>
    <w:rsid w:val="003B05CC"/>
    <w:rsid w:val="003B0B93"/>
    <w:rsid w:val="003B5774"/>
    <w:rsid w:val="003B5A62"/>
    <w:rsid w:val="003C3680"/>
    <w:rsid w:val="003D4A4C"/>
    <w:rsid w:val="003E2F47"/>
    <w:rsid w:val="003E5225"/>
    <w:rsid w:val="003F026D"/>
    <w:rsid w:val="003F1B12"/>
    <w:rsid w:val="00400135"/>
    <w:rsid w:val="00400FBD"/>
    <w:rsid w:val="00414EC7"/>
    <w:rsid w:val="0041657B"/>
    <w:rsid w:val="00420252"/>
    <w:rsid w:val="00425B26"/>
    <w:rsid w:val="0043407D"/>
    <w:rsid w:val="00441F1F"/>
    <w:rsid w:val="004434D6"/>
    <w:rsid w:val="00444909"/>
    <w:rsid w:val="0045180F"/>
    <w:rsid w:val="0046284A"/>
    <w:rsid w:val="004718E5"/>
    <w:rsid w:val="00473DFB"/>
    <w:rsid w:val="00475A83"/>
    <w:rsid w:val="00476E4D"/>
    <w:rsid w:val="00480B76"/>
    <w:rsid w:val="0048328E"/>
    <w:rsid w:val="00487DE2"/>
    <w:rsid w:val="00492526"/>
    <w:rsid w:val="00494442"/>
    <w:rsid w:val="0049665A"/>
    <w:rsid w:val="004A1529"/>
    <w:rsid w:val="004A1544"/>
    <w:rsid w:val="004A276E"/>
    <w:rsid w:val="004A3022"/>
    <w:rsid w:val="004A5655"/>
    <w:rsid w:val="004A6C32"/>
    <w:rsid w:val="004A7847"/>
    <w:rsid w:val="004B22D5"/>
    <w:rsid w:val="004B27E7"/>
    <w:rsid w:val="004C4A09"/>
    <w:rsid w:val="004C5E2D"/>
    <w:rsid w:val="004D5416"/>
    <w:rsid w:val="004E0133"/>
    <w:rsid w:val="004E2ADF"/>
    <w:rsid w:val="004E4611"/>
    <w:rsid w:val="004E719D"/>
    <w:rsid w:val="004F0469"/>
    <w:rsid w:val="004F0F00"/>
    <w:rsid w:val="00504A75"/>
    <w:rsid w:val="005056BE"/>
    <w:rsid w:val="005128CF"/>
    <w:rsid w:val="005147CF"/>
    <w:rsid w:val="0051520C"/>
    <w:rsid w:val="00523064"/>
    <w:rsid w:val="00531802"/>
    <w:rsid w:val="005324D1"/>
    <w:rsid w:val="00542644"/>
    <w:rsid w:val="005478B3"/>
    <w:rsid w:val="005517E2"/>
    <w:rsid w:val="005545C1"/>
    <w:rsid w:val="00560172"/>
    <w:rsid w:val="00560434"/>
    <w:rsid w:val="00560BA5"/>
    <w:rsid w:val="005768B5"/>
    <w:rsid w:val="00582EDD"/>
    <w:rsid w:val="0058313B"/>
    <w:rsid w:val="0059076D"/>
    <w:rsid w:val="00592093"/>
    <w:rsid w:val="0059349B"/>
    <w:rsid w:val="005934D7"/>
    <w:rsid w:val="00593994"/>
    <w:rsid w:val="00597B18"/>
    <w:rsid w:val="005A06D1"/>
    <w:rsid w:val="005C7013"/>
    <w:rsid w:val="005C7AD4"/>
    <w:rsid w:val="005D1907"/>
    <w:rsid w:val="005D38E8"/>
    <w:rsid w:val="005D5E5D"/>
    <w:rsid w:val="005D7D08"/>
    <w:rsid w:val="005E5DD2"/>
    <w:rsid w:val="005E71FD"/>
    <w:rsid w:val="005F1F24"/>
    <w:rsid w:val="00607A6B"/>
    <w:rsid w:val="006158C2"/>
    <w:rsid w:val="006235CD"/>
    <w:rsid w:val="006242AB"/>
    <w:rsid w:val="006261DB"/>
    <w:rsid w:val="00640D2D"/>
    <w:rsid w:val="00645DF0"/>
    <w:rsid w:val="00670611"/>
    <w:rsid w:val="00672B38"/>
    <w:rsid w:val="00675E22"/>
    <w:rsid w:val="006831D8"/>
    <w:rsid w:val="0068521E"/>
    <w:rsid w:val="006904B1"/>
    <w:rsid w:val="00692752"/>
    <w:rsid w:val="006928AD"/>
    <w:rsid w:val="006930FD"/>
    <w:rsid w:val="006A1EEE"/>
    <w:rsid w:val="006A61EC"/>
    <w:rsid w:val="006A6842"/>
    <w:rsid w:val="006B0297"/>
    <w:rsid w:val="006B2423"/>
    <w:rsid w:val="006B25A7"/>
    <w:rsid w:val="006B57E0"/>
    <w:rsid w:val="006B7A9C"/>
    <w:rsid w:val="006C2326"/>
    <w:rsid w:val="006C29BC"/>
    <w:rsid w:val="006C496A"/>
    <w:rsid w:val="006C499F"/>
    <w:rsid w:val="006D332B"/>
    <w:rsid w:val="006E2B9B"/>
    <w:rsid w:val="006E4360"/>
    <w:rsid w:val="006E6014"/>
    <w:rsid w:val="006E625F"/>
    <w:rsid w:val="006F49BF"/>
    <w:rsid w:val="006F5C79"/>
    <w:rsid w:val="007017C4"/>
    <w:rsid w:val="00705CCA"/>
    <w:rsid w:val="00710F36"/>
    <w:rsid w:val="007111D0"/>
    <w:rsid w:val="007211D1"/>
    <w:rsid w:val="007242FA"/>
    <w:rsid w:val="00726852"/>
    <w:rsid w:val="0072714D"/>
    <w:rsid w:val="00731CB0"/>
    <w:rsid w:val="007368D4"/>
    <w:rsid w:val="00741304"/>
    <w:rsid w:val="007517F3"/>
    <w:rsid w:val="007537AB"/>
    <w:rsid w:val="00762687"/>
    <w:rsid w:val="0076313B"/>
    <w:rsid w:val="00770504"/>
    <w:rsid w:val="00774597"/>
    <w:rsid w:val="00777CA0"/>
    <w:rsid w:val="00782436"/>
    <w:rsid w:val="00787963"/>
    <w:rsid w:val="00791A79"/>
    <w:rsid w:val="00791DCA"/>
    <w:rsid w:val="00793DAC"/>
    <w:rsid w:val="00794567"/>
    <w:rsid w:val="00794BAE"/>
    <w:rsid w:val="00794CEA"/>
    <w:rsid w:val="00797858"/>
    <w:rsid w:val="007A2307"/>
    <w:rsid w:val="007A4C43"/>
    <w:rsid w:val="007B0167"/>
    <w:rsid w:val="007B5301"/>
    <w:rsid w:val="007C2ED5"/>
    <w:rsid w:val="007C7B80"/>
    <w:rsid w:val="007D004D"/>
    <w:rsid w:val="007E04CE"/>
    <w:rsid w:val="007E2800"/>
    <w:rsid w:val="007F093D"/>
    <w:rsid w:val="00802120"/>
    <w:rsid w:val="00803202"/>
    <w:rsid w:val="00806902"/>
    <w:rsid w:val="00810103"/>
    <w:rsid w:val="00813583"/>
    <w:rsid w:val="00816989"/>
    <w:rsid w:val="0082612B"/>
    <w:rsid w:val="008300F3"/>
    <w:rsid w:val="00836488"/>
    <w:rsid w:val="00836BBE"/>
    <w:rsid w:val="00837913"/>
    <w:rsid w:val="008410B0"/>
    <w:rsid w:val="00846243"/>
    <w:rsid w:val="00860AEB"/>
    <w:rsid w:val="00864BDD"/>
    <w:rsid w:val="00864DE0"/>
    <w:rsid w:val="0086566E"/>
    <w:rsid w:val="0087239C"/>
    <w:rsid w:val="00882A1B"/>
    <w:rsid w:val="0088360C"/>
    <w:rsid w:val="00890700"/>
    <w:rsid w:val="008B159C"/>
    <w:rsid w:val="008B15D1"/>
    <w:rsid w:val="008B6348"/>
    <w:rsid w:val="008C4915"/>
    <w:rsid w:val="008D6D08"/>
    <w:rsid w:val="008E0065"/>
    <w:rsid w:val="008F2288"/>
    <w:rsid w:val="00901947"/>
    <w:rsid w:val="00903D2C"/>
    <w:rsid w:val="009051DD"/>
    <w:rsid w:val="00915985"/>
    <w:rsid w:val="0092179C"/>
    <w:rsid w:val="0093097D"/>
    <w:rsid w:val="00932C8F"/>
    <w:rsid w:val="00935BA9"/>
    <w:rsid w:val="00936D8B"/>
    <w:rsid w:val="0093718A"/>
    <w:rsid w:val="00942C95"/>
    <w:rsid w:val="009453E3"/>
    <w:rsid w:val="00951C11"/>
    <w:rsid w:val="0095406D"/>
    <w:rsid w:val="009559C1"/>
    <w:rsid w:val="00955A86"/>
    <w:rsid w:val="00955B47"/>
    <w:rsid w:val="0096296F"/>
    <w:rsid w:val="00965375"/>
    <w:rsid w:val="00975502"/>
    <w:rsid w:val="009764B5"/>
    <w:rsid w:val="0098004F"/>
    <w:rsid w:val="00980B44"/>
    <w:rsid w:val="0098162F"/>
    <w:rsid w:val="00981B5C"/>
    <w:rsid w:val="00986898"/>
    <w:rsid w:val="009907AB"/>
    <w:rsid w:val="0099085F"/>
    <w:rsid w:val="0099382D"/>
    <w:rsid w:val="009947DB"/>
    <w:rsid w:val="009A13CB"/>
    <w:rsid w:val="009A41C6"/>
    <w:rsid w:val="009A7FD5"/>
    <w:rsid w:val="009B0D7C"/>
    <w:rsid w:val="009B505B"/>
    <w:rsid w:val="009B5536"/>
    <w:rsid w:val="009B6DE9"/>
    <w:rsid w:val="009C0500"/>
    <w:rsid w:val="009C5922"/>
    <w:rsid w:val="009D2B83"/>
    <w:rsid w:val="009D4D9F"/>
    <w:rsid w:val="009D6D99"/>
    <w:rsid w:val="009E3006"/>
    <w:rsid w:val="009E65AB"/>
    <w:rsid w:val="009F0C00"/>
    <w:rsid w:val="00A0615D"/>
    <w:rsid w:val="00A074D2"/>
    <w:rsid w:val="00A10E42"/>
    <w:rsid w:val="00A166A9"/>
    <w:rsid w:val="00A20BF2"/>
    <w:rsid w:val="00A22583"/>
    <w:rsid w:val="00A24E03"/>
    <w:rsid w:val="00A33921"/>
    <w:rsid w:val="00A40193"/>
    <w:rsid w:val="00A42AAB"/>
    <w:rsid w:val="00A46C24"/>
    <w:rsid w:val="00A50F7A"/>
    <w:rsid w:val="00A546E2"/>
    <w:rsid w:val="00A56B93"/>
    <w:rsid w:val="00A64F53"/>
    <w:rsid w:val="00A737CF"/>
    <w:rsid w:val="00A77F89"/>
    <w:rsid w:val="00A81BF1"/>
    <w:rsid w:val="00A81DF3"/>
    <w:rsid w:val="00A85816"/>
    <w:rsid w:val="00A8756E"/>
    <w:rsid w:val="00A9552B"/>
    <w:rsid w:val="00A95F03"/>
    <w:rsid w:val="00AB21F5"/>
    <w:rsid w:val="00AC1F97"/>
    <w:rsid w:val="00AC4990"/>
    <w:rsid w:val="00AD0D60"/>
    <w:rsid w:val="00AD1F04"/>
    <w:rsid w:val="00AD7B87"/>
    <w:rsid w:val="00AE170E"/>
    <w:rsid w:val="00AF0499"/>
    <w:rsid w:val="00AF6FB1"/>
    <w:rsid w:val="00B017DA"/>
    <w:rsid w:val="00B0309A"/>
    <w:rsid w:val="00B035B2"/>
    <w:rsid w:val="00B16938"/>
    <w:rsid w:val="00B22250"/>
    <w:rsid w:val="00B238F0"/>
    <w:rsid w:val="00B24B90"/>
    <w:rsid w:val="00B31314"/>
    <w:rsid w:val="00B33E84"/>
    <w:rsid w:val="00B3425F"/>
    <w:rsid w:val="00B34D93"/>
    <w:rsid w:val="00B35F0F"/>
    <w:rsid w:val="00B4203D"/>
    <w:rsid w:val="00B42E07"/>
    <w:rsid w:val="00B53B6B"/>
    <w:rsid w:val="00B5404B"/>
    <w:rsid w:val="00B577FA"/>
    <w:rsid w:val="00B6506D"/>
    <w:rsid w:val="00B73817"/>
    <w:rsid w:val="00B80B86"/>
    <w:rsid w:val="00B834DA"/>
    <w:rsid w:val="00B8787B"/>
    <w:rsid w:val="00B90289"/>
    <w:rsid w:val="00B90A1F"/>
    <w:rsid w:val="00B90C0D"/>
    <w:rsid w:val="00B95FE7"/>
    <w:rsid w:val="00B9660B"/>
    <w:rsid w:val="00B97216"/>
    <w:rsid w:val="00B97720"/>
    <w:rsid w:val="00BA46E1"/>
    <w:rsid w:val="00BA63DB"/>
    <w:rsid w:val="00BB4843"/>
    <w:rsid w:val="00BB6F64"/>
    <w:rsid w:val="00BC3C49"/>
    <w:rsid w:val="00BC48D1"/>
    <w:rsid w:val="00BD078C"/>
    <w:rsid w:val="00BD098A"/>
    <w:rsid w:val="00BE05A7"/>
    <w:rsid w:val="00BE0613"/>
    <w:rsid w:val="00BE0954"/>
    <w:rsid w:val="00BE1361"/>
    <w:rsid w:val="00BE3E35"/>
    <w:rsid w:val="00BF1CBD"/>
    <w:rsid w:val="00BF5640"/>
    <w:rsid w:val="00C00760"/>
    <w:rsid w:val="00C10102"/>
    <w:rsid w:val="00C10FC2"/>
    <w:rsid w:val="00C125F2"/>
    <w:rsid w:val="00C135A6"/>
    <w:rsid w:val="00C2529D"/>
    <w:rsid w:val="00C32A8B"/>
    <w:rsid w:val="00C33CAE"/>
    <w:rsid w:val="00C35982"/>
    <w:rsid w:val="00C35F99"/>
    <w:rsid w:val="00C37E9A"/>
    <w:rsid w:val="00C53134"/>
    <w:rsid w:val="00C567EB"/>
    <w:rsid w:val="00C637ED"/>
    <w:rsid w:val="00C6521C"/>
    <w:rsid w:val="00C65C85"/>
    <w:rsid w:val="00C71FBA"/>
    <w:rsid w:val="00C73B09"/>
    <w:rsid w:val="00C742E7"/>
    <w:rsid w:val="00C9483A"/>
    <w:rsid w:val="00C96EFE"/>
    <w:rsid w:val="00C9721F"/>
    <w:rsid w:val="00CA0F04"/>
    <w:rsid w:val="00CA4F09"/>
    <w:rsid w:val="00CA51E8"/>
    <w:rsid w:val="00CA6CC8"/>
    <w:rsid w:val="00CB1CCA"/>
    <w:rsid w:val="00CB2026"/>
    <w:rsid w:val="00CB23D0"/>
    <w:rsid w:val="00CB3CDB"/>
    <w:rsid w:val="00CB3DFE"/>
    <w:rsid w:val="00CB4A94"/>
    <w:rsid w:val="00CB4FA4"/>
    <w:rsid w:val="00CC6A71"/>
    <w:rsid w:val="00CD2675"/>
    <w:rsid w:val="00CD4B2C"/>
    <w:rsid w:val="00CE756A"/>
    <w:rsid w:val="00CE76EE"/>
    <w:rsid w:val="00CF693D"/>
    <w:rsid w:val="00D01870"/>
    <w:rsid w:val="00D01C8D"/>
    <w:rsid w:val="00D0508B"/>
    <w:rsid w:val="00D05DE5"/>
    <w:rsid w:val="00D2326A"/>
    <w:rsid w:val="00D320CA"/>
    <w:rsid w:val="00D33928"/>
    <w:rsid w:val="00D35390"/>
    <w:rsid w:val="00D36C86"/>
    <w:rsid w:val="00D42E35"/>
    <w:rsid w:val="00D43168"/>
    <w:rsid w:val="00D4766A"/>
    <w:rsid w:val="00D50910"/>
    <w:rsid w:val="00D5102E"/>
    <w:rsid w:val="00D5109B"/>
    <w:rsid w:val="00D52C4E"/>
    <w:rsid w:val="00D56472"/>
    <w:rsid w:val="00D56DFB"/>
    <w:rsid w:val="00D5701E"/>
    <w:rsid w:val="00D6101A"/>
    <w:rsid w:val="00D6145B"/>
    <w:rsid w:val="00D633BD"/>
    <w:rsid w:val="00D7096C"/>
    <w:rsid w:val="00D74BE3"/>
    <w:rsid w:val="00D75FEE"/>
    <w:rsid w:val="00D843FD"/>
    <w:rsid w:val="00D931FB"/>
    <w:rsid w:val="00D94374"/>
    <w:rsid w:val="00D95D05"/>
    <w:rsid w:val="00DA1D35"/>
    <w:rsid w:val="00DA4646"/>
    <w:rsid w:val="00DA488C"/>
    <w:rsid w:val="00DB0EF0"/>
    <w:rsid w:val="00DB1EBD"/>
    <w:rsid w:val="00DB2F66"/>
    <w:rsid w:val="00DB3C0F"/>
    <w:rsid w:val="00DB6525"/>
    <w:rsid w:val="00DC3088"/>
    <w:rsid w:val="00DC74D1"/>
    <w:rsid w:val="00DC7808"/>
    <w:rsid w:val="00DE7B0C"/>
    <w:rsid w:val="00DF707A"/>
    <w:rsid w:val="00E00556"/>
    <w:rsid w:val="00E0088B"/>
    <w:rsid w:val="00E04BAA"/>
    <w:rsid w:val="00E13502"/>
    <w:rsid w:val="00E13D12"/>
    <w:rsid w:val="00E17FEE"/>
    <w:rsid w:val="00E2182A"/>
    <w:rsid w:val="00E27EFF"/>
    <w:rsid w:val="00E34494"/>
    <w:rsid w:val="00E35236"/>
    <w:rsid w:val="00E362CA"/>
    <w:rsid w:val="00E37D0D"/>
    <w:rsid w:val="00E459EA"/>
    <w:rsid w:val="00E47E67"/>
    <w:rsid w:val="00E50E89"/>
    <w:rsid w:val="00E516AF"/>
    <w:rsid w:val="00E5483D"/>
    <w:rsid w:val="00E726FB"/>
    <w:rsid w:val="00E73B2E"/>
    <w:rsid w:val="00E8293C"/>
    <w:rsid w:val="00E8380D"/>
    <w:rsid w:val="00E84626"/>
    <w:rsid w:val="00E85614"/>
    <w:rsid w:val="00E93FBF"/>
    <w:rsid w:val="00E95F9A"/>
    <w:rsid w:val="00E96DF5"/>
    <w:rsid w:val="00EB4198"/>
    <w:rsid w:val="00EC04FF"/>
    <w:rsid w:val="00EC3F89"/>
    <w:rsid w:val="00EC62EA"/>
    <w:rsid w:val="00EC652A"/>
    <w:rsid w:val="00ED15BB"/>
    <w:rsid w:val="00ED3A9B"/>
    <w:rsid w:val="00EE0643"/>
    <w:rsid w:val="00EE7CF7"/>
    <w:rsid w:val="00EF4096"/>
    <w:rsid w:val="00EF40A2"/>
    <w:rsid w:val="00F0319B"/>
    <w:rsid w:val="00F22E58"/>
    <w:rsid w:val="00F23D3D"/>
    <w:rsid w:val="00F24498"/>
    <w:rsid w:val="00F2573C"/>
    <w:rsid w:val="00F26FD0"/>
    <w:rsid w:val="00F309B1"/>
    <w:rsid w:val="00F313EA"/>
    <w:rsid w:val="00F36169"/>
    <w:rsid w:val="00F364AF"/>
    <w:rsid w:val="00F44438"/>
    <w:rsid w:val="00F45595"/>
    <w:rsid w:val="00F47D8A"/>
    <w:rsid w:val="00F55DAA"/>
    <w:rsid w:val="00F56433"/>
    <w:rsid w:val="00F604BE"/>
    <w:rsid w:val="00F70421"/>
    <w:rsid w:val="00F7777F"/>
    <w:rsid w:val="00F85809"/>
    <w:rsid w:val="00F8636A"/>
    <w:rsid w:val="00F8714C"/>
    <w:rsid w:val="00FA1796"/>
    <w:rsid w:val="00FA1C23"/>
    <w:rsid w:val="00FB579C"/>
    <w:rsid w:val="00FB6D36"/>
    <w:rsid w:val="00FC183F"/>
    <w:rsid w:val="00FC3762"/>
    <w:rsid w:val="00FD1D25"/>
    <w:rsid w:val="00FD1F81"/>
    <w:rsid w:val="00FE2758"/>
    <w:rsid w:val="00FE6D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envelope return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1314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955A86"/>
    <w:pPr>
      <w:ind w:left="708"/>
    </w:pPr>
    <w:rPr>
      <w:sz w:val="20"/>
      <w:szCs w:val="20"/>
    </w:rPr>
  </w:style>
  <w:style w:type="character" w:customStyle="1" w:styleId="ListParagraphChar">
    <w:name w:val="List Paragraph Char"/>
    <w:link w:val="ListParagraph"/>
    <w:uiPriority w:val="99"/>
    <w:locked/>
    <w:rsid w:val="00955A86"/>
    <w:rPr>
      <w:rFonts w:ascii="Calibri" w:hAnsi="Calibri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4A30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A3022"/>
    <w:rPr>
      <w:rFonts w:ascii="Tahoma" w:hAnsi="Tahoma" w:cs="Tahoma"/>
      <w:sz w:val="16"/>
      <w:szCs w:val="16"/>
    </w:rPr>
  </w:style>
  <w:style w:type="paragraph" w:styleId="EnvelopeReturn">
    <w:name w:val="envelope return"/>
    <w:basedOn w:val="Normal"/>
    <w:uiPriority w:val="99"/>
    <w:rsid w:val="006E2B9B"/>
    <w:pPr>
      <w:spacing w:after="0" w:line="240" w:lineRule="auto"/>
    </w:pPr>
    <w:rPr>
      <w:rFonts w:ascii="Arial" w:hAnsi="Arial" w:cs="Arial"/>
      <w:sz w:val="24"/>
      <w:szCs w:val="20"/>
    </w:rPr>
  </w:style>
  <w:style w:type="character" w:customStyle="1" w:styleId="FontStyle13">
    <w:name w:val="Font Style13"/>
    <w:uiPriority w:val="99"/>
    <w:rsid w:val="00BD078C"/>
    <w:rPr>
      <w:rFonts w:ascii="Times New Roman" w:hAnsi="Times New Roman"/>
      <w:sz w:val="18"/>
    </w:rPr>
  </w:style>
  <w:style w:type="table" w:styleId="TableGrid">
    <w:name w:val="Table Grid"/>
    <w:basedOn w:val="TableNormal"/>
    <w:uiPriority w:val="99"/>
    <w:rsid w:val="006E436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4">
    <w:name w:val="Font Style14"/>
    <w:basedOn w:val="DefaultParagraphFont"/>
    <w:uiPriority w:val="99"/>
    <w:rsid w:val="003320A3"/>
    <w:rPr>
      <w:rFonts w:ascii="Times New Roman" w:hAnsi="Times New Roman" w:cs="Times New Roman"/>
      <w:spacing w:val="10"/>
      <w:sz w:val="22"/>
      <w:szCs w:val="22"/>
    </w:rPr>
  </w:style>
  <w:style w:type="character" w:customStyle="1" w:styleId="a">
    <w:name w:val="Основной текст_"/>
    <w:link w:val="1"/>
    <w:uiPriority w:val="99"/>
    <w:locked/>
    <w:rsid w:val="003320A3"/>
    <w:rPr>
      <w:spacing w:val="9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3320A3"/>
    <w:pPr>
      <w:widowControl w:val="0"/>
      <w:shd w:val="clear" w:color="auto" w:fill="FFFFFF"/>
      <w:spacing w:before="420" w:after="420" w:line="240" w:lineRule="atLeast"/>
    </w:pPr>
    <w:rPr>
      <w:spacing w:val="9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3320A3"/>
    <w:pPr>
      <w:spacing w:after="120" w:line="240" w:lineRule="auto"/>
    </w:pPr>
    <w:rPr>
      <w:rFonts w:ascii="Times New Roman" w:hAnsi="Times New Roman"/>
      <w:sz w:val="28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320A3"/>
    <w:rPr>
      <w:rFonts w:ascii="Times New Roman" w:hAnsi="Times New Roman" w:cs="Times New Roman"/>
      <w:sz w:val="20"/>
      <w:szCs w:val="20"/>
    </w:rPr>
  </w:style>
  <w:style w:type="paragraph" w:customStyle="1" w:styleId="a0">
    <w:name w:val="ТаблицаНорм"/>
    <w:basedOn w:val="Normal"/>
    <w:uiPriority w:val="99"/>
    <w:rsid w:val="003320A3"/>
    <w:pPr>
      <w:spacing w:after="0" w:line="240" w:lineRule="auto"/>
    </w:pPr>
    <w:rPr>
      <w:rFonts w:ascii="Arial" w:hAnsi="Arial"/>
      <w:sz w:val="24"/>
      <w:szCs w:val="20"/>
    </w:rPr>
  </w:style>
  <w:style w:type="paragraph" w:styleId="NoSpacing">
    <w:name w:val="No Spacing"/>
    <w:uiPriority w:val="99"/>
    <w:qFormat/>
    <w:rsid w:val="00E516AF"/>
    <w:rPr>
      <w:rFonts w:ascii="Times New Roman" w:hAnsi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8853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3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3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3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3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3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3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1404</TotalTime>
  <Pages>6</Pages>
  <Words>1225</Words>
  <Characters>6987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dc:description/>
  <cp:lastModifiedBy>User380</cp:lastModifiedBy>
  <cp:revision>72</cp:revision>
  <cp:lastPrinted>2019-09-18T05:13:00Z</cp:lastPrinted>
  <dcterms:created xsi:type="dcterms:W3CDTF">2018-05-23T11:26:00Z</dcterms:created>
  <dcterms:modified xsi:type="dcterms:W3CDTF">2019-09-18T05:14:00Z</dcterms:modified>
</cp:coreProperties>
</file>